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F1EBF" w14:textId="3A2B9216" w:rsidR="0075772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CT WG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138E</w:t>
      </w:r>
      <w:r>
        <w:rPr>
          <w:b/>
          <w:i/>
          <w:sz w:val="28"/>
        </w:rPr>
        <w:tab/>
      </w:r>
      <w:r w:rsidR="00746296" w:rsidRPr="00746296">
        <w:rPr>
          <w:b/>
          <w:i/>
          <w:sz w:val="28"/>
          <w:lang w:val="en-US" w:eastAsia="zh-CN"/>
        </w:rPr>
        <w:t>C1-225527</w:t>
      </w:r>
    </w:p>
    <w:p w14:paraId="7BBB40F4" w14:textId="6AB73A29" w:rsidR="0075772C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</w:t>
      </w:r>
      <w:r>
        <w:rPr>
          <w:rFonts w:hint="eastAsia"/>
          <w:b/>
          <w:sz w:val="24"/>
          <w:lang w:val="en-US" w:eastAsia="zh-CN"/>
        </w:rPr>
        <w:t>0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14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October </w:t>
      </w:r>
      <w:r>
        <w:rPr>
          <w:b/>
          <w:sz w:val="24"/>
        </w:rPr>
        <w:t>202</w:t>
      </w:r>
      <w:r w:rsidR="003D08BD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772C" w14:paraId="786707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7B9FD" w14:textId="77777777" w:rsidR="0075772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5772C" w14:paraId="629655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0958F" w14:textId="77777777" w:rsidR="007577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772C" w14:paraId="5CAFB9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A7FA5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41F989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5A2472" w14:textId="77777777" w:rsidR="0075772C" w:rsidRDefault="007577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3520A1" w14:textId="77777777" w:rsidR="0075772C" w:rsidRDefault="00000000" w:rsidP="00746296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24.501</w:t>
            </w:r>
          </w:p>
        </w:tc>
        <w:tc>
          <w:tcPr>
            <w:tcW w:w="709" w:type="dxa"/>
          </w:tcPr>
          <w:p w14:paraId="56317397" w14:textId="77777777" w:rsidR="007577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2C3D0D" w14:textId="4E7BB636" w:rsidR="0075772C" w:rsidRDefault="00746296" w:rsidP="00746296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746296"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Pr="00746296">
              <w:rPr>
                <w:b/>
                <w:sz w:val="28"/>
                <w:lang w:val="en-US" w:eastAsia="zh-CN"/>
              </w:rPr>
              <w:t>646</w:t>
            </w:r>
          </w:p>
        </w:tc>
        <w:tc>
          <w:tcPr>
            <w:tcW w:w="709" w:type="dxa"/>
          </w:tcPr>
          <w:p w14:paraId="362EE35B" w14:textId="77777777" w:rsidR="0075772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D4E669" w14:textId="326E7166" w:rsidR="0075772C" w:rsidRDefault="0074629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65982781" w14:textId="77777777" w:rsidR="0075772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306625" w14:textId="77777777" w:rsidR="0075772C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V18.0.1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B4A97" w14:textId="77777777" w:rsidR="0075772C" w:rsidRDefault="0075772C">
            <w:pPr>
              <w:pStyle w:val="CRCoverPage"/>
              <w:spacing w:after="0"/>
            </w:pPr>
          </w:p>
        </w:tc>
      </w:tr>
      <w:tr w:rsidR="0075772C" w14:paraId="61B37D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B9DDA" w14:textId="77777777" w:rsidR="0075772C" w:rsidRDefault="0075772C">
            <w:pPr>
              <w:pStyle w:val="CRCoverPage"/>
              <w:spacing w:after="0"/>
            </w:pPr>
          </w:p>
        </w:tc>
      </w:tr>
      <w:tr w:rsidR="0075772C" w14:paraId="37610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ECFD01" w14:textId="77777777" w:rsidR="0075772C" w:rsidRDefault="00000000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47B2F4AB" w14:textId="77777777" w:rsidR="0075772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9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772C" w14:paraId="215458A4" w14:textId="77777777">
        <w:tc>
          <w:tcPr>
            <w:tcW w:w="9641" w:type="dxa"/>
            <w:gridSpan w:val="9"/>
          </w:tcPr>
          <w:p w14:paraId="215A53FA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D9559C" w14:textId="77777777" w:rsidR="0075772C" w:rsidRDefault="00757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772C" w14:paraId="2948186E" w14:textId="77777777">
        <w:tc>
          <w:tcPr>
            <w:tcW w:w="2835" w:type="dxa"/>
          </w:tcPr>
          <w:p w14:paraId="1BB606D5" w14:textId="77777777" w:rsidR="0075772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30E5F5" w14:textId="77777777" w:rsidR="0075772C" w:rsidRDefault="00000000">
            <w:pPr>
              <w:pStyle w:val="CRCoverPage"/>
              <w:spacing w:after="0"/>
              <w:jc w:val="center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2B3E8" w14:textId="77777777" w:rsidR="0075772C" w:rsidRDefault="007577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ECA531" w14:textId="77777777" w:rsidR="0075772C" w:rsidRDefault="00000000">
            <w:pPr>
              <w:pStyle w:val="CRCoverPage"/>
              <w:spacing w:after="0"/>
              <w:jc w:val="center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A47CE" w14:textId="77777777" w:rsidR="0075772C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8F17F1B" w14:textId="77777777" w:rsidR="0075772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5FD68" w14:textId="77777777" w:rsidR="0075772C" w:rsidRDefault="007577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76D61" w14:textId="77777777" w:rsidR="0075772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BD99D" w14:textId="77777777" w:rsidR="0075772C" w:rsidRDefault="007577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DDF6DF" w14:textId="77777777" w:rsidR="0075772C" w:rsidRDefault="00757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772C" w14:paraId="66262949" w14:textId="77777777">
        <w:tc>
          <w:tcPr>
            <w:tcW w:w="9640" w:type="dxa"/>
            <w:gridSpan w:val="11"/>
          </w:tcPr>
          <w:p w14:paraId="5754AAB8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6A2B4E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0ACA8E" w14:textId="77777777" w:rsidR="007577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99F25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Bits 5-7 of octet </w:t>
            </w:r>
            <w:proofErr w:type="gramStart"/>
            <w:r>
              <w:rPr>
                <w:rFonts w:hint="eastAsia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  contain</w:t>
            </w:r>
            <w:proofErr w:type="gramEnd"/>
            <w:r>
              <w:rPr>
                <w:rFonts w:hint="eastAsia"/>
                <w:lang w:val="en-US" w:eastAsia="zh-CN"/>
              </w:rPr>
              <w:t xml:space="preserve"> the SUPI format</w:t>
            </w:r>
          </w:p>
        </w:tc>
      </w:tr>
      <w:tr w:rsidR="0075772C" w14:paraId="4290BC37" w14:textId="77777777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1A6C4201" w14:textId="77777777" w:rsidR="0075772C" w:rsidRDefault="0075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CDFC1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206E85E6" w14:textId="77777777">
        <w:trPr>
          <w:trHeight w:val="286"/>
        </w:trPr>
        <w:tc>
          <w:tcPr>
            <w:tcW w:w="1843" w:type="dxa"/>
            <w:tcBorders>
              <w:left w:val="single" w:sz="4" w:space="0" w:color="auto"/>
            </w:tcBorders>
          </w:tcPr>
          <w:p w14:paraId="4591604C" w14:textId="77777777" w:rsidR="007577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82709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IPLOOK</w:t>
            </w:r>
          </w:p>
        </w:tc>
      </w:tr>
      <w:tr w:rsidR="0075772C" w14:paraId="46C621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38552" w14:textId="77777777" w:rsidR="007577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E808B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</w:t>
            </w:r>
          </w:p>
        </w:tc>
      </w:tr>
      <w:tr w:rsidR="0075772C" w14:paraId="147410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3C0E6" w14:textId="77777777" w:rsidR="0075772C" w:rsidRDefault="0075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C1AFC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7CA7FB96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43B5B82E" w14:textId="77777777" w:rsidR="007577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679487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Arial" w:cs="Arial"/>
                <w:color w:val="000000"/>
              </w:rPr>
              <w:t>5GProtoc</w:t>
            </w:r>
          </w:p>
        </w:tc>
        <w:tc>
          <w:tcPr>
            <w:tcW w:w="567" w:type="dxa"/>
            <w:tcBorders>
              <w:left w:val="nil"/>
            </w:tcBorders>
          </w:tcPr>
          <w:p w14:paraId="79B9D462" w14:textId="77777777" w:rsidR="0075772C" w:rsidRDefault="007577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5AF88" w14:textId="77777777" w:rsidR="0075772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BDF07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75772C" w14:paraId="09E235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6BA6FF" w14:textId="77777777" w:rsidR="0075772C" w:rsidRDefault="0075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F26811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8F2F70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BBEAB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E7DEF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52D659A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2C77F9" w14:textId="77777777" w:rsidR="007577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0375EE" w14:textId="77777777" w:rsidR="0075772C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D00993" w14:textId="77777777" w:rsidR="0075772C" w:rsidRDefault="007577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C0547" w14:textId="77777777" w:rsidR="0075772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332319" w14:textId="77777777" w:rsidR="0075772C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75772C" w14:paraId="60EE6C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3A9199" w14:textId="77777777" w:rsidR="0075772C" w:rsidRDefault="007577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F04EF5" w14:textId="77777777" w:rsidR="007577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7F11E591" w14:textId="77777777" w:rsidR="007577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</w:p>
          <w:p w14:paraId="6CA0E056" w14:textId="77777777" w:rsidR="007577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72CB3C66" w14:textId="77777777" w:rsidR="007577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</w:p>
          <w:p w14:paraId="79D90A50" w14:textId="77777777" w:rsidR="007577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</w:p>
          <w:p w14:paraId="166DA99C" w14:textId="77777777" w:rsidR="007577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810739B" w14:textId="77777777" w:rsidR="0075772C" w:rsidRDefault="00000000">
            <w:pPr>
              <w:pStyle w:val="CRCoverPage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7A2FC20B" w14:textId="77777777" w:rsidR="0075772C" w:rsidRDefault="00000000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341DCE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0B681A6B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33CA1F4A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6C1F17FF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7FE881BA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15C5B296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5C60DB43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0AC89114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4B7269C8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7F50FC5D" w14:textId="77777777" w:rsidR="007577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5772C" w14:paraId="597F8F41" w14:textId="77777777">
        <w:tc>
          <w:tcPr>
            <w:tcW w:w="1843" w:type="dxa"/>
          </w:tcPr>
          <w:p w14:paraId="35C1858F" w14:textId="77777777" w:rsidR="0075772C" w:rsidRDefault="0075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D8621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481968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7A6B4" w14:textId="77777777" w:rsidR="007577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3050E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Global Cable Identifier and Global Line </w:t>
            </w:r>
            <w:proofErr w:type="gramStart"/>
            <w:r>
              <w:rPr>
                <w:rFonts w:hint="eastAsia"/>
                <w:lang w:val="en-US" w:eastAsia="zh-CN"/>
              </w:rPr>
              <w:t>Identifier  are</w:t>
            </w:r>
            <w:proofErr w:type="gramEnd"/>
            <w:r>
              <w:rPr>
                <w:rFonts w:hint="eastAsia"/>
                <w:lang w:val="en-US" w:eastAsia="zh-CN"/>
              </w:rPr>
              <w:t xml:space="preserve"> variable length identifiers encoded as defined in TS 23.003. The following values are defined: </w:t>
            </w:r>
          </w:p>
          <w:p w14:paraId="35D5D6BC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- 2: Global Line Identifier (GLI)</w:t>
            </w:r>
          </w:p>
          <w:p w14:paraId="679BAC75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- 3: Global Cable Identifier (GCI)</w:t>
            </w:r>
          </w:p>
          <w:p w14:paraId="5A33ED41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However</w:t>
            </w:r>
            <w:proofErr w:type="gramEnd"/>
            <w:r>
              <w:rPr>
                <w:rFonts w:hint="eastAsia"/>
                <w:lang w:val="en-US" w:eastAsia="zh-CN"/>
              </w:rPr>
              <w:t xml:space="preserve"> the SUPI format in table 9.11.3.4.1 in TS 24.501 conflicts with the define in TS 23.003. </w:t>
            </w:r>
          </w:p>
          <w:p w14:paraId="1521ADE8" w14:textId="77777777" w:rsidR="0075772C" w:rsidRDefault="007577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5772C" w14:paraId="35F76E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FABAC" w14:textId="77777777" w:rsidR="0075772C" w:rsidRDefault="0075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9A6FA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52CA47C0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49D93" w14:textId="77777777" w:rsidR="007577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E09C9" w14:textId="77777777" w:rsidR="0075772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Exchange </w:t>
            </w:r>
            <w:r>
              <w:rPr>
                <w:rFonts w:hint="eastAsia"/>
              </w:rPr>
              <w:t xml:space="preserve">the positions of </w:t>
            </w:r>
            <w:r>
              <w:rPr>
                <w:rFonts w:hint="eastAsia"/>
                <w:lang w:val="en-US" w:eastAsia="zh-CN"/>
              </w:rPr>
              <w:t>GCI</w:t>
            </w:r>
            <w:r>
              <w:rPr>
                <w:rFonts w:hint="eastAsia"/>
              </w:rPr>
              <w:t xml:space="preserve"> and </w:t>
            </w:r>
            <w:r>
              <w:rPr>
                <w:rFonts w:hint="eastAsia"/>
                <w:lang w:val="en-US" w:eastAsia="zh-CN"/>
              </w:rPr>
              <w:t>GLI.</w:t>
            </w:r>
          </w:p>
        </w:tc>
      </w:tr>
      <w:tr w:rsidR="0075772C" w14:paraId="7421ABA9" w14:textId="77777777">
        <w:trPr>
          <w:trHeight w:val="1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F6186" w14:textId="77777777" w:rsidR="0075772C" w:rsidRDefault="0075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D242C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7DD7C6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36004" w14:textId="77777777" w:rsidR="007577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74967" w14:textId="77777777" w:rsidR="0075772C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proofErr w:type="spellStart"/>
            <w:r>
              <w:t>isaligned</w:t>
            </w:r>
            <w:proofErr w:type="spellEnd"/>
            <w:r>
              <w:t xml:space="preserve"> specification.</w:t>
            </w:r>
          </w:p>
        </w:tc>
      </w:tr>
      <w:tr w:rsidR="0075772C" w14:paraId="3D064F18" w14:textId="77777777">
        <w:tc>
          <w:tcPr>
            <w:tcW w:w="2694" w:type="dxa"/>
            <w:gridSpan w:val="2"/>
          </w:tcPr>
          <w:p w14:paraId="59F9B831" w14:textId="77777777" w:rsidR="0075772C" w:rsidRDefault="0075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C1960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7189D5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150FAE" w14:textId="77777777" w:rsidR="007577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75662" w14:textId="77777777" w:rsidR="007577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Table 9.11.3.4.1 in Clause </w:t>
            </w:r>
            <w:r>
              <w:t>9.11.3.4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75772C" w14:paraId="38126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0342F" w14:textId="77777777" w:rsidR="0075772C" w:rsidRDefault="007577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ED9B3" w14:textId="77777777" w:rsidR="0075772C" w:rsidRDefault="007577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772C" w14:paraId="3AAE2D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7B61C" w14:textId="77777777" w:rsidR="0075772C" w:rsidRDefault="00757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22597" w14:textId="77777777" w:rsidR="007577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C8EE64" w14:textId="77777777" w:rsidR="007577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E58AE" w14:textId="77777777" w:rsidR="0075772C" w:rsidRDefault="007577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CE9B1" w14:textId="77777777" w:rsidR="0075772C" w:rsidRDefault="0075772C">
            <w:pPr>
              <w:pStyle w:val="CRCoverPage"/>
              <w:spacing w:after="0"/>
              <w:ind w:left="99"/>
            </w:pPr>
          </w:p>
        </w:tc>
      </w:tr>
      <w:tr w:rsidR="0075772C" w14:paraId="5539DB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FA24D" w14:textId="77777777" w:rsidR="007577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2496D" w14:textId="77777777" w:rsidR="0075772C" w:rsidRDefault="007577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B230" w14:textId="77777777" w:rsidR="007577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5BC23E" w14:textId="77777777" w:rsidR="0075772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78017" w14:textId="77777777" w:rsidR="007577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772C" w14:paraId="78EE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E7138" w14:textId="77777777" w:rsidR="007577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A293D" w14:textId="77777777" w:rsidR="0075772C" w:rsidRDefault="007577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CF654" w14:textId="77777777" w:rsidR="007577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92E74F" w14:textId="77777777" w:rsidR="0075772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07FAA" w14:textId="77777777" w:rsidR="007577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772C" w14:paraId="2CE26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7AEE5" w14:textId="77777777" w:rsidR="007577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D89F2" w14:textId="77777777" w:rsidR="0075772C" w:rsidRDefault="007577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1BB0A" w14:textId="77777777" w:rsidR="007577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15C55" w14:textId="77777777" w:rsidR="0075772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FD95C" w14:textId="77777777" w:rsidR="007577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772C" w14:paraId="3FBE2B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C33B3" w14:textId="77777777" w:rsidR="0075772C" w:rsidRDefault="007577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81944" w14:textId="77777777" w:rsidR="0075772C" w:rsidRDefault="0075772C">
            <w:pPr>
              <w:pStyle w:val="CRCoverPage"/>
              <w:spacing w:after="0"/>
            </w:pPr>
          </w:p>
        </w:tc>
      </w:tr>
      <w:tr w:rsidR="0075772C" w14:paraId="239A51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D54FD" w14:textId="77777777" w:rsidR="007577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276F5" w14:textId="77777777" w:rsidR="0075772C" w:rsidRDefault="0075772C">
            <w:pPr>
              <w:pStyle w:val="CRCoverPage"/>
              <w:spacing w:after="0"/>
              <w:ind w:left="100"/>
            </w:pPr>
          </w:p>
        </w:tc>
      </w:tr>
      <w:tr w:rsidR="0075772C" w14:paraId="0A2D75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3199C" w14:textId="77777777" w:rsidR="0075772C" w:rsidRDefault="00757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9A6BFC" w14:textId="77777777" w:rsidR="0075772C" w:rsidRDefault="007577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772C" w14:paraId="7F38EE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5C00E" w14:textId="77777777" w:rsidR="007577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5981A" w14:textId="77777777" w:rsidR="0075772C" w:rsidRDefault="0075772C">
            <w:pPr>
              <w:pStyle w:val="CRCoverPage"/>
              <w:spacing w:after="0"/>
              <w:ind w:left="100"/>
            </w:pPr>
          </w:p>
        </w:tc>
      </w:tr>
    </w:tbl>
    <w:p w14:paraId="4611ED19" w14:textId="77777777" w:rsidR="0075772C" w:rsidRDefault="0075772C">
      <w:pPr>
        <w:pStyle w:val="CRCoverPage"/>
        <w:spacing w:after="0"/>
        <w:rPr>
          <w:sz w:val="8"/>
          <w:szCs w:val="8"/>
        </w:rPr>
      </w:pPr>
    </w:p>
    <w:p w14:paraId="38C1B9B7" w14:textId="77777777" w:rsidR="0075772C" w:rsidRDefault="0075772C">
      <w:pPr>
        <w:sectPr w:rsidR="0075772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E6EF4" w14:textId="77777777" w:rsidR="0075772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4882267"/>
      <w:bookmarkStart w:id="2" w:name="_Toc44882073"/>
      <w:bookmarkStart w:id="3" w:name="_Toc533204495"/>
      <w:bookmarkStart w:id="4" w:name="_Toc10690919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DF37FCE" w14:textId="77777777" w:rsidR="0075772C" w:rsidRDefault="00000000">
      <w:pPr>
        <w:spacing w:line="300" w:lineRule="auto"/>
        <w:jc w:val="center"/>
        <w:rPr>
          <w:b/>
          <w:bCs/>
          <w:lang w:val="en-US" w:eastAsia="zh-CN"/>
        </w:rPr>
      </w:pPr>
      <w:bookmarkStart w:id="6" w:name="_Hlk114566338"/>
      <w:bookmarkStart w:id="7" w:name="_Toc51769029"/>
      <w:bookmarkStart w:id="8" w:name="_Toc27846461"/>
      <w:bookmarkStart w:id="9" w:name="_Toc106187719"/>
      <w:bookmarkStart w:id="10" w:name="_Toc47342331"/>
      <w:bookmarkStart w:id="11" w:name="_Toc20149670"/>
      <w:bookmarkStart w:id="12" w:name="_Toc45183489"/>
      <w:bookmarkStart w:id="13" w:name="_Toc36187585"/>
      <w:bookmarkEnd w:id="1"/>
      <w:bookmarkEnd w:id="2"/>
      <w:bookmarkEnd w:id="3"/>
      <w:bookmarkEnd w:id="4"/>
      <w:bookmarkEnd w:id="5"/>
      <w:r>
        <w:rPr>
          <w:rFonts w:hint="eastAsia"/>
          <w:b/>
          <w:bCs/>
          <w:lang w:val="en-US" w:eastAsia="zh-CN"/>
        </w:rPr>
        <w:t>Table 9.11.3.4.1: 5GS mobile identity information element</w:t>
      </w:r>
    </w:p>
    <w:tbl>
      <w:tblPr>
        <w:tblpPr w:leftFromText="180" w:rightFromText="180" w:vertAnchor="text" w:horzAnchor="page" w:tblpX="1972" w:tblpY="3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75772C" w14:paraId="599094A6" w14:textId="77777777">
        <w:trPr>
          <w:cantSplit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AAA5F" w14:textId="77777777" w:rsidR="0075772C" w:rsidRDefault="00000000">
            <w:pPr>
              <w:pStyle w:val="TAL"/>
            </w:pPr>
            <w:r>
              <w:t>Type of identity (octet 4)</w:t>
            </w:r>
          </w:p>
          <w:p w14:paraId="69E6E29D" w14:textId="77777777" w:rsidR="0075772C" w:rsidRDefault="00000000">
            <w:pPr>
              <w:pStyle w:val="TAL"/>
            </w:pPr>
            <w:r>
              <w:t>Bits</w:t>
            </w:r>
          </w:p>
        </w:tc>
      </w:tr>
      <w:tr w:rsidR="0075772C" w14:paraId="10041E33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1AA38890" w14:textId="77777777" w:rsidR="0075772C" w:rsidRDefault="00000000">
            <w:pPr>
              <w:pStyle w:val="TAH"/>
            </w:pPr>
            <w:r>
              <w:t>3</w:t>
            </w:r>
          </w:p>
        </w:tc>
        <w:tc>
          <w:tcPr>
            <w:tcW w:w="287" w:type="dxa"/>
          </w:tcPr>
          <w:p w14:paraId="0EBAB124" w14:textId="77777777" w:rsidR="0075772C" w:rsidRDefault="00000000">
            <w:pPr>
              <w:pStyle w:val="TAH"/>
            </w:pPr>
            <w:r>
              <w:t>2</w:t>
            </w:r>
          </w:p>
        </w:tc>
        <w:tc>
          <w:tcPr>
            <w:tcW w:w="289" w:type="dxa"/>
            <w:gridSpan w:val="2"/>
          </w:tcPr>
          <w:p w14:paraId="2B2A67BA" w14:textId="77777777" w:rsidR="0075772C" w:rsidRDefault="00000000">
            <w:pPr>
              <w:pStyle w:val="TAH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14DA2683" w14:textId="77777777" w:rsidR="0075772C" w:rsidRDefault="0075772C">
            <w:pPr>
              <w:pStyle w:val="TAL"/>
            </w:pPr>
          </w:p>
        </w:tc>
      </w:tr>
      <w:tr w:rsidR="0075772C" w14:paraId="7F8ACAB1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09073D42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75C5BF53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</w:tcPr>
          <w:p w14:paraId="3E49D5C1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19A17AB" w14:textId="77777777" w:rsidR="0075772C" w:rsidRDefault="00000000">
            <w:pPr>
              <w:pStyle w:val="TAL"/>
            </w:pPr>
            <w:r>
              <w:t>No identity (see NOTE 1)</w:t>
            </w:r>
          </w:p>
        </w:tc>
      </w:tr>
      <w:tr w:rsidR="0075772C" w14:paraId="5F0E46C4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0A8EE4C3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6EAB514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</w:tcPr>
          <w:p w14:paraId="15318880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84E4DE0" w14:textId="77777777" w:rsidR="0075772C" w:rsidRDefault="00000000">
            <w:pPr>
              <w:pStyle w:val="TAL"/>
            </w:pPr>
            <w:r>
              <w:t>SUCI</w:t>
            </w:r>
          </w:p>
        </w:tc>
      </w:tr>
      <w:tr w:rsidR="0075772C" w14:paraId="5EAC69B1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41BDB67A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60E4807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0CEE08FE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2DBA096" w14:textId="77777777" w:rsidR="0075772C" w:rsidRDefault="00000000">
            <w:pPr>
              <w:pStyle w:val="TAL"/>
            </w:pPr>
            <w:r>
              <w:t>5G-GUTI</w:t>
            </w:r>
          </w:p>
        </w:tc>
      </w:tr>
      <w:tr w:rsidR="0075772C" w14:paraId="267EF70F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175F84EB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467AE823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74286C77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DD604B2" w14:textId="77777777" w:rsidR="0075772C" w:rsidRDefault="00000000">
            <w:pPr>
              <w:pStyle w:val="TAL"/>
            </w:pPr>
            <w:r>
              <w:t>IMEI</w:t>
            </w:r>
          </w:p>
        </w:tc>
      </w:tr>
      <w:tr w:rsidR="0075772C" w14:paraId="3174FEA0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6FD8BE7B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69107230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</w:tcPr>
          <w:p w14:paraId="36F97EDE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1C84E5EA" w14:textId="77777777" w:rsidR="0075772C" w:rsidRDefault="00000000">
            <w:pPr>
              <w:pStyle w:val="TAL"/>
            </w:pPr>
            <w:r>
              <w:t>5G-S-TMSI</w:t>
            </w:r>
          </w:p>
        </w:tc>
      </w:tr>
      <w:tr w:rsidR="0075772C" w14:paraId="50349547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705917F0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24F84DE5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</w:tcPr>
          <w:p w14:paraId="64D11FD5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5BF1FD2" w14:textId="77777777" w:rsidR="0075772C" w:rsidRDefault="00000000">
            <w:pPr>
              <w:pStyle w:val="TAL"/>
            </w:pPr>
            <w:r>
              <w:t>IMEISV</w:t>
            </w:r>
          </w:p>
        </w:tc>
      </w:tr>
      <w:tr w:rsidR="0075772C" w14:paraId="09C8C672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0C4FA468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6662D490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78818DA6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1D240461" w14:textId="77777777" w:rsidR="0075772C" w:rsidRDefault="00000000">
            <w:pPr>
              <w:pStyle w:val="TAL"/>
            </w:pPr>
            <w:r>
              <w:t>MAC address</w:t>
            </w:r>
          </w:p>
        </w:tc>
      </w:tr>
      <w:tr w:rsidR="0075772C" w14:paraId="536E272E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7671C8A5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062B5BDB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486F820D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8DD0DFA" w14:textId="77777777" w:rsidR="0075772C" w:rsidRDefault="00000000">
            <w:pPr>
              <w:pStyle w:val="TAL"/>
            </w:pPr>
            <w:r>
              <w:t>EUI-64</w:t>
            </w:r>
          </w:p>
        </w:tc>
      </w:tr>
      <w:tr w:rsidR="0075772C" w14:paraId="52E44DAE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3E1F730" w14:textId="77777777" w:rsidR="0075772C" w:rsidRDefault="0075772C">
            <w:pPr>
              <w:pStyle w:val="TAL"/>
            </w:pPr>
          </w:p>
          <w:p w14:paraId="4ED4C05B" w14:textId="77777777" w:rsidR="0075772C" w:rsidRDefault="00000000">
            <w:pPr>
              <w:pStyle w:val="TAL"/>
            </w:pPr>
            <w:r>
              <w:t>All other values are reserved.</w:t>
            </w:r>
          </w:p>
        </w:tc>
      </w:tr>
      <w:tr w:rsidR="0075772C" w14:paraId="5734D2F8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B84F843" w14:textId="77777777" w:rsidR="0075772C" w:rsidRDefault="0075772C">
            <w:pPr>
              <w:pStyle w:val="TAL"/>
            </w:pPr>
          </w:p>
        </w:tc>
      </w:tr>
      <w:tr w:rsidR="0075772C" w14:paraId="5B2FC8FA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08E4984" w14:textId="77777777" w:rsidR="0075772C" w:rsidRDefault="00000000">
            <w:pPr>
              <w:pStyle w:val="TAL"/>
            </w:pPr>
            <w:r>
              <w:t>Odd/even indication (octet 4)</w:t>
            </w:r>
          </w:p>
          <w:p w14:paraId="0DA70321" w14:textId="77777777" w:rsidR="0075772C" w:rsidRDefault="00000000">
            <w:pPr>
              <w:pStyle w:val="TAL"/>
            </w:pPr>
            <w:r>
              <w:t>Bit</w:t>
            </w:r>
          </w:p>
        </w:tc>
      </w:tr>
      <w:tr w:rsidR="0075772C" w14:paraId="618C78B2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533DFD4E" w14:textId="77777777" w:rsidR="0075772C" w:rsidRDefault="00000000">
            <w:pPr>
              <w:pStyle w:val="TAH"/>
            </w:pPr>
            <w:r>
              <w:t>4</w:t>
            </w:r>
          </w:p>
        </w:tc>
        <w:tc>
          <w:tcPr>
            <w:tcW w:w="287" w:type="dxa"/>
          </w:tcPr>
          <w:p w14:paraId="0C2B750D" w14:textId="77777777" w:rsidR="0075772C" w:rsidRDefault="0075772C">
            <w:pPr>
              <w:pStyle w:val="TAH"/>
            </w:pPr>
          </w:p>
        </w:tc>
        <w:tc>
          <w:tcPr>
            <w:tcW w:w="289" w:type="dxa"/>
            <w:gridSpan w:val="2"/>
          </w:tcPr>
          <w:p w14:paraId="7A3633C8" w14:textId="77777777" w:rsidR="0075772C" w:rsidRDefault="0075772C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C6D8B7A" w14:textId="77777777" w:rsidR="0075772C" w:rsidRDefault="0075772C">
            <w:pPr>
              <w:pStyle w:val="TAL"/>
            </w:pPr>
          </w:p>
        </w:tc>
      </w:tr>
      <w:tr w:rsidR="0075772C" w14:paraId="2E10227C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64FF3967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E49FE1C" w14:textId="77777777" w:rsidR="0075772C" w:rsidRDefault="0075772C">
            <w:pPr>
              <w:pStyle w:val="TAC"/>
            </w:pPr>
          </w:p>
        </w:tc>
        <w:tc>
          <w:tcPr>
            <w:tcW w:w="289" w:type="dxa"/>
            <w:gridSpan w:val="2"/>
          </w:tcPr>
          <w:p w14:paraId="67A63BE8" w14:textId="77777777" w:rsidR="0075772C" w:rsidRDefault="0075772C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F5514E9" w14:textId="77777777" w:rsidR="0075772C" w:rsidRDefault="00000000">
            <w:pPr>
              <w:pStyle w:val="TAL"/>
            </w:pPr>
            <w:r>
              <w:t>even number of identity digits</w:t>
            </w:r>
          </w:p>
        </w:tc>
      </w:tr>
      <w:tr w:rsidR="0075772C" w14:paraId="38953F13" w14:textId="77777777">
        <w:trPr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3C07C1FE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10AA0A0A" w14:textId="77777777" w:rsidR="0075772C" w:rsidRDefault="0075772C">
            <w:pPr>
              <w:pStyle w:val="TAC"/>
            </w:pPr>
          </w:p>
        </w:tc>
        <w:tc>
          <w:tcPr>
            <w:tcW w:w="289" w:type="dxa"/>
            <w:gridSpan w:val="2"/>
          </w:tcPr>
          <w:p w14:paraId="664FD029" w14:textId="77777777" w:rsidR="0075772C" w:rsidRDefault="0075772C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1EF1AD62" w14:textId="77777777" w:rsidR="0075772C" w:rsidRDefault="00000000">
            <w:pPr>
              <w:pStyle w:val="TAL"/>
            </w:pPr>
            <w:r>
              <w:t>odd number of identity digits</w:t>
            </w:r>
          </w:p>
        </w:tc>
      </w:tr>
      <w:tr w:rsidR="0075772C" w14:paraId="62480834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0A197C4" w14:textId="77777777" w:rsidR="0075772C" w:rsidRDefault="0075772C">
            <w:pPr>
              <w:pStyle w:val="TAL"/>
            </w:pPr>
          </w:p>
        </w:tc>
      </w:tr>
      <w:tr w:rsidR="0075772C" w14:paraId="1135B7C8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F901B" w14:textId="77777777" w:rsidR="0075772C" w:rsidRDefault="00000000">
            <w:pPr>
              <w:pStyle w:val="TAL"/>
            </w:pPr>
            <w:r>
              <w:t xml:space="preserve">For the 5G-GUTI, then bits 5 to 8 of octet 4 are coded as "1111", octet 5 through 7 contain the MCC and MNC values as specified below, octet 8 through 10 contain the AMF Region ID, the AMF Set ID and the AMF Pointer values </w:t>
            </w:r>
            <w:proofErr w:type="gramStart"/>
            <w:r>
              <w:t>and  octet</w:t>
            </w:r>
            <w:proofErr w:type="gramEnd"/>
            <w:r>
              <w:t xml:space="preserve"> 11 through 14 contain the 5G-TMSI as defined in 3GPP TS 23.003 [4].</w:t>
            </w:r>
          </w:p>
          <w:p w14:paraId="52F80DC9" w14:textId="77777777" w:rsidR="0075772C" w:rsidRDefault="0075772C">
            <w:pPr>
              <w:pStyle w:val="TAL"/>
            </w:pPr>
          </w:p>
        </w:tc>
      </w:tr>
      <w:tr w:rsidR="0075772C" w14:paraId="47E68AD1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837D7" w14:textId="77777777" w:rsidR="0075772C" w:rsidRDefault="00000000">
            <w:pPr>
              <w:pStyle w:val="TAL"/>
            </w:pPr>
            <w:r>
              <w:t>MCC, Mobile country code (octet 5, octet 6 bits 1 to 4)</w:t>
            </w:r>
          </w:p>
          <w:p w14:paraId="05E31830" w14:textId="77777777" w:rsidR="0075772C" w:rsidRDefault="0075772C">
            <w:pPr>
              <w:pStyle w:val="TAL"/>
            </w:pPr>
          </w:p>
          <w:p w14:paraId="74239E2F" w14:textId="77777777" w:rsidR="0075772C" w:rsidRDefault="00000000">
            <w:pPr>
              <w:pStyle w:val="TAL"/>
            </w:pPr>
            <w:r>
              <w:t>The MCC field is coded as in ITU-T Recommendation E.212 [42], annex A.</w:t>
            </w:r>
          </w:p>
          <w:p w14:paraId="15786C7C" w14:textId="77777777" w:rsidR="0075772C" w:rsidRDefault="0075772C">
            <w:pPr>
              <w:pStyle w:val="TAL"/>
            </w:pPr>
          </w:p>
        </w:tc>
      </w:tr>
      <w:tr w:rsidR="0075772C" w14:paraId="04BC3683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84F7C" w14:textId="77777777" w:rsidR="0075772C" w:rsidRDefault="00000000">
            <w:pPr>
              <w:pStyle w:val="TAL"/>
            </w:pPr>
            <w:r>
              <w:t>MNC, Mobile network code (octet 6 bits 5 to 8, octet 7)</w:t>
            </w:r>
          </w:p>
          <w:p w14:paraId="26BE46E7" w14:textId="77777777" w:rsidR="0075772C" w:rsidRDefault="0075772C">
            <w:pPr>
              <w:pStyle w:val="TAL"/>
            </w:pPr>
          </w:p>
          <w:p w14:paraId="6CB2D352" w14:textId="77777777" w:rsidR="0075772C" w:rsidRDefault="00000000">
            <w:pPr>
              <w:pStyle w:val="TAL"/>
            </w:pPr>
            <w:r>
              <w:t>The coding of this field is the responsibility of each administration but BCD coding shall be used. The MNC shall consist of 2 or 3 digits. If a network operator decides to use only two digits in the MNC, bits 5 to 8 of octet 6 shall be coded as "1111".</w:t>
            </w:r>
          </w:p>
          <w:p w14:paraId="2361F4F7" w14:textId="77777777" w:rsidR="0075772C" w:rsidRDefault="0075772C">
            <w:pPr>
              <w:pStyle w:val="TAL"/>
            </w:pPr>
          </w:p>
          <w:p w14:paraId="7FFF6B16" w14:textId="77777777" w:rsidR="0075772C" w:rsidRDefault="00000000">
            <w:pPr>
              <w:pStyle w:val="TAL"/>
            </w:pPr>
            <w:r>
              <w:t>The MCC and MNC digits are coded as octets 6 to 8 of the Temporary mobile group identity IE in figure 10.5.154 of 3GPP TS 24.008 [12].</w:t>
            </w:r>
          </w:p>
        </w:tc>
      </w:tr>
      <w:tr w:rsidR="0075772C" w14:paraId="3952965D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3FB75" w14:textId="77777777" w:rsidR="0075772C" w:rsidRDefault="0075772C">
            <w:pPr>
              <w:pStyle w:val="TAL"/>
            </w:pPr>
          </w:p>
        </w:tc>
      </w:tr>
      <w:tr w:rsidR="0075772C" w14:paraId="2BB36099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F45FA" w14:textId="77777777" w:rsidR="0075772C" w:rsidRDefault="00000000">
            <w:pPr>
              <w:pStyle w:val="TAL"/>
            </w:pPr>
            <w:r>
              <w:t>AMF Region ID (octet 8)</w:t>
            </w:r>
          </w:p>
          <w:p w14:paraId="520C59A4" w14:textId="77777777" w:rsidR="0075772C" w:rsidRDefault="00000000">
            <w:pPr>
              <w:pStyle w:val="TAL"/>
            </w:pPr>
            <w:r>
              <w:t xml:space="preserve">This field contains the binary encoding of the AMF Region ID. </w:t>
            </w:r>
            <w:proofErr w:type="spellStart"/>
            <w:r>
              <w:t>Bit</w:t>
            </w:r>
            <w:proofErr w:type="spellEnd"/>
            <w:r>
              <w:t xml:space="preserve"> 8 of octet 7 is the most significant bit and bit 1 of octet 7 is the least significant bit.</w:t>
            </w:r>
          </w:p>
          <w:p w14:paraId="3ED7CFE8" w14:textId="77777777" w:rsidR="0075772C" w:rsidRDefault="0075772C">
            <w:pPr>
              <w:pStyle w:val="TAL"/>
            </w:pPr>
          </w:p>
          <w:p w14:paraId="784FBD43" w14:textId="77777777" w:rsidR="0075772C" w:rsidRDefault="00000000">
            <w:pPr>
              <w:pStyle w:val="TAL"/>
            </w:pPr>
            <w:r>
              <w:t>AMF Set ID (octet 9, octet 10 bits 7 to 8)</w:t>
            </w:r>
          </w:p>
          <w:p w14:paraId="261CA635" w14:textId="77777777" w:rsidR="0075772C" w:rsidRDefault="00000000">
            <w:pPr>
              <w:pStyle w:val="TAL"/>
            </w:pPr>
            <w:r>
              <w:t xml:space="preserve">This field contains the binary encoding of the AMF Set ID. </w:t>
            </w:r>
            <w:proofErr w:type="spellStart"/>
            <w:r>
              <w:t>Bit</w:t>
            </w:r>
            <w:proofErr w:type="spellEnd"/>
            <w:r>
              <w:t xml:space="preserve"> 8 of octet 9 is the most significant bit and bit 7 of octet 10 is the least significant bit.</w:t>
            </w:r>
          </w:p>
          <w:p w14:paraId="34210444" w14:textId="77777777" w:rsidR="0075772C" w:rsidRDefault="0075772C">
            <w:pPr>
              <w:pStyle w:val="TAL"/>
            </w:pPr>
          </w:p>
          <w:p w14:paraId="71AD6357" w14:textId="77777777" w:rsidR="0075772C" w:rsidRDefault="00000000">
            <w:pPr>
              <w:pStyle w:val="TAL"/>
            </w:pPr>
            <w:r>
              <w:t>AMF Pointer (octet 10 bits 1 to 6)</w:t>
            </w:r>
          </w:p>
          <w:p w14:paraId="23C8FB1E" w14:textId="77777777" w:rsidR="0075772C" w:rsidRDefault="00000000">
            <w:pPr>
              <w:pStyle w:val="TAL"/>
            </w:pPr>
            <w:r>
              <w:t xml:space="preserve">This field contains the binary encoding of the AMF Pointer. </w:t>
            </w:r>
            <w:proofErr w:type="spellStart"/>
            <w:r>
              <w:t>Bit</w:t>
            </w:r>
            <w:proofErr w:type="spellEnd"/>
            <w:r>
              <w:t xml:space="preserve"> 6 of octet 9 is the most significant bit and bit 1 of octet 9 is the least significant bit.</w:t>
            </w:r>
          </w:p>
          <w:p w14:paraId="705660C6" w14:textId="77777777" w:rsidR="0075772C" w:rsidRDefault="0075772C">
            <w:pPr>
              <w:pStyle w:val="TAL"/>
            </w:pPr>
          </w:p>
          <w:p w14:paraId="3CCB7295" w14:textId="77777777" w:rsidR="0075772C" w:rsidRDefault="00000000">
            <w:pPr>
              <w:pStyle w:val="TAL"/>
            </w:pPr>
            <w:r>
              <w:t>5G-TMSI (octet 11 to 14)</w:t>
            </w:r>
          </w:p>
          <w:p w14:paraId="63F79246" w14:textId="77777777" w:rsidR="0075772C" w:rsidRDefault="00000000">
            <w:pPr>
              <w:pStyle w:val="TAL"/>
            </w:pPr>
            <w:proofErr w:type="spellStart"/>
            <w:r>
              <w:t>Bit</w:t>
            </w:r>
            <w:proofErr w:type="spellEnd"/>
            <w:r>
              <w:t xml:space="preserve"> 8 of octet 11 is the most significant bit and bit 1 of octet 14 is the least significant bit.</w:t>
            </w:r>
          </w:p>
        </w:tc>
      </w:tr>
      <w:tr w:rsidR="0075772C" w14:paraId="1F7D2409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D86E8" w14:textId="77777777" w:rsidR="0075772C" w:rsidRDefault="0075772C">
            <w:pPr>
              <w:pStyle w:val="TAL"/>
            </w:pPr>
          </w:p>
        </w:tc>
      </w:tr>
      <w:tr w:rsidR="0075772C" w14:paraId="242953BA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C3820" w14:textId="77777777" w:rsidR="0075772C" w:rsidRDefault="00000000">
            <w:pPr>
              <w:pStyle w:val="TAL"/>
            </w:pPr>
            <w:r>
              <w:t>Identity digit (octet 4 bits 5 to 8, octet 5 etc.)</w:t>
            </w:r>
          </w:p>
          <w:p w14:paraId="0161E8B7" w14:textId="77777777" w:rsidR="0075772C" w:rsidRDefault="0075772C">
            <w:pPr>
              <w:pStyle w:val="TAL"/>
            </w:pPr>
          </w:p>
        </w:tc>
      </w:tr>
      <w:tr w:rsidR="0075772C" w14:paraId="569E6A42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07DD698" w14:textId="77777777" w:rsidR="0075772C" w:rsidRDefault="00000000">
            <w:pPr>
              <w:pStyle w:val="TAL"/>
            </w:pPr>
            <w:r>
              <w:t>For the IMEI, Identity digit field is coded using BCD coding. If the number of identity digits is even then bits 5 to 8 of the last octet shall be filled with an end mark coded as "1111". The format of the IMEI is described in 3GPP TS 23.003 [4].</w:t>
            </w:r>
          </w:p>
        </w:tc>
      </w:tr>
      <w:tr w:rsidR="0075772C" w14:paraId="61AC893D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65F50D4" w14:textId="77777777" w:rsidR="0075772C" w:rsidRDefault="0075772C">
            <w:pPr>
              <w:pStyle w:val="TAL"/>
            </w:pPr>
          </w:p>
        </w:tc>
      </w:tr>
      <w:tr w:rsidR="0075772C" w14:paraId="01D2E0B7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319DA27" w14:textId="77777777" w:rsidR="0075772C" w:rsidRDefault="00000000">
            <w:pPr>
              <w:pStyle w:val="TAL"/>
            </w:pPr>
            <w:r>
              <w:lastRenderedPageBreak/>
              <w:t>For the IMEISV, Identity digit field is coded using BCD coding. Bits 5 to 8 of the last octet shall be filled with an end mark coded as "1111". The format of the IMEISV is described in 3GPP TS 23.003 [4].</w:t>
            </w:r>
          </w:p>
        </w:tc>
      </w:tr>
      <w:tr w:rsidR="0075772C" w14:paraId="2A22D942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2037818" w14:textId="77777777" w:rsidR="0075772C" w:rsidRDefault="0075772C">
            <w:pPr>
              <w:pStyle w:val="TAL"/>
            </w:pPr>
          </w:p>
        </w:tc>
      </w:tr>
      <w:tr w:rsidR="0075772C" w14:paraId="3543FF68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F58DB9" w14:textId="77777777" w:rsidR="0075772C" w:rsidRDefault="00000000">
            <w:pPr>
              <w:pStyle w:val="TAL"/>
            </w:pPr>
            <w:r>
              <w:t>For the SUCI, bit 8 of octet 4 is spare and shall be coded as zero. Bits 5-7 of octet 4 contain the SUPI format and are coded as shown below.</w:t>
            </w:r>
          </w:p>
          <w:p w14:paraId="084AB665" w14:textId="77777777" w:rsidR="0075772C" w:rsidRDefault="0075772C">
            <w:pPr>
              <w:pStyle w:val="TAL"/>
            </w:pPr>
          </w:p>
        </w:tc>
      </w:tr>
      <w:tr w:rsidR="0075772C" w14:paraId="296A96DB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CAA13E6" w14:textId="77777777" w:rsidR="0075772C" w:rsidRDefault="0000000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SUPI format (octet 4, bits 5-7)</w:t>
            </w:r>
          </w:p>
          <w:p w14:paraId="73CA0D3B" w14:textId="77777777" w:rsidR="0075772C" w:rsidRDefault="0000000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Bits</w:t>
            </w:r>
          </w:p>
        </w:tc>
      </w:tr>
      <w:tr w:rsidR="0075772C" w14:paraId="548E0B33" w14:textId="77777777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A244D" w14:textId="77777777" w:rsidR="0075772C" w:rsidRDefault="00000000">
            <w:pPr>
              <w:pStyle w:val="TAH"/>
            </w:pPr>
            <w:r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0BF8885" w14:textId="77777777" w:rsidR="0075772C" w:rsidRDefault="00000000">
            <w:pPr>
              <w:pStyle w:val="TAH"/>
            </w:pPr>
            <w:r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53B8C" w14:textId="77777777" w:rsidR="0075772C" w:rsidRDefault="00000000">
            <w:pPr>
              <w:pStyle w:val="TAH"/>
            </w:pPr>
            <w:r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A2C8C" w14:textId="77777777" w:rsidR="0075772C" w:rsidRDefault="0075772C">
            <w:pPr>
              <w:pStyle w:val="TAH"/>
              <w:rPr>
                <w:color w:val="000000"/>
              </w:rPr>
            </w:pPr>
            <w:bookmarkStart w:id="14" w:name="_PERM_MCCTEMPBM_CRPT61090035___5"/>
            <w:bookmarkEnd w:id="14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BC3AA" w14:textId="77777777" w:rsidR="0075772C" w:rsidRDefault="0075772C">
            <w:pPr>
              <w:pStyle w:val="TAL"/>
              <w:rPr>
                <w:color w:val="000000"/>
              </w:rPr>
            </w:pPr>
            <w:bookmarkStart w:id="15" w:name="_PERM_MCCTEMPBM_CRPT61090036___5"/>
            <w:bookmarkEnd w:id="15"/>
          </w:p>
        </w:tc>
      </w:tr>
      <w:tr w:rsidR="0075772C" w14:paraId="79214A4D" w14:textId="77777777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09770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CEA3D0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F53A0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82512" w14:textId="77777777" w:rsidR="0075772C" w:rsidRDefault="0075772C">
            <w:pPr>
              <w:pStyle w:val="TAC"/>
              <w:rPr>
                <w:color w:val="000000"/>
              </w:rPr>
            </w:pPr>
            <w:bookmarkStart w:id="16" w:name="_PERM_MCCTEMPBM_CRPT61090037___5"/>
            <w:bookmarkEnd w:id="16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31ECB" w14:textId="77777777" w:rsidR="0075772C" w:rsidRDefault="00000000">
            <w:pPr>
              <w:pStyle w:val="TAL"/>
            </w:pPr>
            <w:r>
              <w:t>IMSI</w:t>
            </w:r>
          </w:p>
        </w:tc>
      </w:tr>
      <w:tr w:rsidR="0075772C" w14:paraId="1C30BD01" w14:textId="77777777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C7625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DBD1AD1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AB8AA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B2B99" w14:textId="77777777" w:rsidR="0075772C" w:rsidRDefault="0075772C">
            <w:pPr>
              <w:pStyle w:val="TAC"/>
              <w:rPr>
                <w:color w:val="000000"/>
              </w:rPr>
            </w:pPr>
            <w:bookmarkStart w:id="17" w:name="_PERM_MCCTEMPBM_CRPT61090038___5"/>
            <w:bookmarkEnd w:id="17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45E42" w14:textId="77777777" w:rsidR="0075772C" w:rsidRDefault="00000000">
            <w:pPr>
              <w:pStyle w:val="TAL"/>
            </w:pPr>
            <w:r>
              <w:t>Network specific identifier</w:t>
            </w:r>
          </w:p>
        </w:tc>
      </w:tr>
      <w:tr w:rsidR="0075772C" w14:paraId="5DDAFB4C" w14:textId="77777777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CF9D97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BDD759B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5ADA5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39A56" w14:textId="77777777" w:rsidR="0075772C" w:rsidRDefault="0075772C">
            <w:pPr>
              <w:pStyle w:val="TAC"/>
              <w:rPr>
                <w:color w:val="000000"/>
              </w:rPr>
            </w:pPr>
            <w:bookmarkStart w:id="18" w:name="_PERM_MCCTEMPBM_CRPT61090039___5"/>
            <w:bookmarkEnd w:id="18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4B7C6" w14:textId="77777777" w:rsidR="0075772C" w:rsidRDefault="00000000">
            <w:pPr>
              <w:pStyle w:val="TAL"/>
            </w:pPr>
            <w:r>
              <w:t>GLI</w:t>
            </w:r>
          </w:p>
        </w:tc>
      </w:tr>
      <w:tr w:rsidR="0075772C" w14:paraId="10446049" w14:textId="77777777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780AE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0406688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A48A6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1C897" w14:textId="77777777" w:rsidR="0075772C" w:rsidRDefault="0075772C">
            <w:pPr>
              <w:pStyle w:val="TAC"/>
              <w:rPr>
                <w:color w:val="000000"/>
              </w:rPr>
            </w:pPr>
            <w:bookmarkStart w:id="19" w:name="_PERM_MCCTEMPBM_CRPT61090040___5"/>
            <w:bookmarkEnd w:id="19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694336" w14:textId="77777777" w:rsidR="0075772C" w:rsidRDefault="00000000">
            <w:pPr>
              <w:pStyle w:val="TAL"/>
            </w:pPr>
            <w:r>
              <w:t>GCI</w:t>
            </w:r>
          </w:p>
        </w:tc>
      </w:tr>
      <w:tr w:rsidR="0075772C" w14:paraId="3B9F1842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A2E9920" w14:textId="77777777" w:rsidR="0075772C" w:rsidRDefault="0075772C">
            <w:pPr>
              <w:pStyle w:val="TAL"/>
            </w:pPr>
          </w:p>
          <w:p w14:paraId="58B53AD6" w14:textId="77777777" w:rsidR="0075772C" w:rsidRDefault="00000000">
            <w:pPr>
              <w:pStyle w:val="TAL"/>
            </w:pPr>
            <w:r>
              <w:t>All other values are interpreted as IMSI by this version of the protocol.</w:t>
            </w:r>
          </w:p>
        </w:tc>
      </w:tr>
      <w:tr w:rsidR="0075772C" w14:paraId="7BF6E8EF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17260C2" w14:textId="77777777" w:rsidR="0075772C" w:rsidRDefault="0075772C">
            <w:pPr>
              <w:pStyle w:val="TAL"/>
            </w:pPr>
          </w:p>
        </w:tc>
      </w:tr>
      <w:tr w:rsidR="0075772C" w14:paraId="30412EA4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A531FB2" w14:textId="77777777" w:rsidR="0075772C" w:rsidRDefault="00000000">
            <w:pPr>
              <w:pStyle w:val="TAL"/>
            </w:pPr>
            <w:r>
              <w:t>For the SUCI with SUPI format "IMSI", 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14:paraId="71F3C7B4" w14:textId="77777777" w:rsidR="0075772C" w:rsidRDefault="0075772C">
            <w:pPr>
              <w:pStyle w:val="TAL"/>
            </w:pPr>
          </w:p>
        </w:tc>
      </w:tr>
      <w:tr w:rsidR="0075772C" w14:paraId="5FAF30DF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FA712EF" w14:textId="77777777" w:rsidR="0075772C" w:rsidRDefault="00000000">
            <w:pPr>
              <w:pStyle w:val="TAL"/>
            </w:pPr>
            <w:r>
              <w:t>MCC, Mobile country code (octet 5, octet 6 bits 1 to 4)</w:t>
            </w:r>
          </w:p>
          <w:p w14:paraId="578E2DFE" w14:textId="77777777" w:rsidR="0075772C" w:rsidRDefault="0075772C">
            <w:pPr>
              <w:pStyle w:val="TAL"/>
            </w:pPr>
          </w:p>
          <w:p w14:paraId="04875AF2" w14:textId="77777777" w:rsidR="0075772C" w:rsidRDefault="00000000">
            <w:pPr>
              <w:pStyle w:val="TAL"/>
            </w:pPr>
            <w:r>
              <w:t>The MCC field is coded as in ITU-T Recommendation E.212 [42], annex A.</w:t>
            </w:r>
          </w:p>
          <w:p w14:paraId="57B89815" w14:textId="77777777" w:rsidR="0075772C" w:rsidRDefault="0075772C">
            <w:pPr>
              <w:pStyle w:val="TAL"/>
            </w:pPr>
          </w:p>
        </w:tc>
      </w:tr>
      <w:tr w:rsidR="0075772C" w14:paraId="0336E560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EF2D3A5" w14:textId="77777777" w:rsidR="0075772C" w:rsidRDefault="00000000">
            <w:pPr>
              <w:pStyle w:val="TAL"/>
            </w:pPr>
            <w:r>
              <w:t>MNC, Mobile network code (octet 6 bits 5 to 8, octet 7)</w:t>
            </w:r>
          </w:p>
          <w:p w14:paraId="24AE4BB7" w14:textId="77777777" w:rsidR="0075772C" w:rsidRDefault="0075772C">
            <w:pPr>
              <w:pStyle w:val="TAL"/>
            </w:pPr>
          </w:p>
          <w:p w14:paraId="4D9B7F1A" w14:textId="77777777" w:rsidR="0075772C" w:rsidRDefault="00000000">
            <w:pPr>
              <w:pStyle w:val="TAL"/>
            </w:pPr>
            <w:r>
              <w:t>The coding of this field is the responsibility of each administration but BCD coding shall be used. The MNC shall consist of 2 or 3 digits. If a network operator decides to use only two digits in the MNC, bits 5 to 8 of octet 6 shall be coded as "1111".</w:t>
            </w:r>
          </w:p>
          <w:p w14:paraId="6167D731" w14:textId="77777777" w:rsidR="0075772C" w:rsidRDefault="0075772C">
            <w:pPr>
              <w:pStyle w:val="TAL"/>
            </w:pPr>
          </w:p>
          <w:p w14:paraId="67B76F54" w14:textId="77777777" w:rsidR="0075772C" w:rsidRDefault="00000000">
            <w:pPr>
              <w:pStyle w:val="TAL"/>
            </w:pPr>
            <w:r>
              <w:t>The MCC and MNC digits are coded as octets 6 to 8 of the Temporary mobile group identity IE in figure 10.5.154 of 3GPP TS 24.008 [12].</w:t>
            </w:r>
          </w:p>
        </w:tc>
      </w:tr>
      <w:tr w:rsidR="0075772C" w14:paraId="62D2E8AF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C0A5104" w14:textId="77777777" w:rsidR="0075772C" w:rsidRDefault="0075772C">
            <w:pPr>
              <w:pStyle w:val="TAL"/>
            </w:pPr>
          </w:p>
        </w:tc>
      </w:tr>
      <w:tr w:rsidR="0075772C" w14:paraId="387E0082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0357770" w14:textId="77777777" w:rsidR="0075772C" w:rsidRDefault="00000000">
            <w:pPr>
              <w:pStyle w:val="TAL"/>
            </w:pPr>
            <w:r>
              <w:t>Routing indicator (octets 8-9)</w:t>
            </w:r>
          </w:p>
          <w:p w14:paraId="2E33D2D0" w14:textId="77777777" w:rsidR="0075772C" w:rsidRDefault="0075772C">
            <w:pPr>
              <w:pStyle w:val="TAL"/>
            </w:pPr>
          </w:p>
          <w:p w14:paraId="152B4836" w14:textId="77777777" w:rsidR="0075772C" w:rsidRDefault="00000000">
            <w:pPr>
              <w:pStyle w:val="TAL"/>
            </w:pPr>
            <w:r>
              <w:t>Routing Indicator shall consist of 1 to 4 digits. The coding of this field is the responsibility of home network operator but BCD coding shall be used. If a network operator decides to assign less than 4 digits to Routing Indicator, the remaining digits shall be coded as "1111" to fill the 4 digits coding of Routing Indicator (see NOTE 2). If no Routing Indicator is configured in the USIM or the ME, the UE shall code bits 1 to 4 of octet 8 of the Routing Indicator as "0000" and the remaining digits as "1111".</w:t>
            </w:r>
          </w:p>
        </w:tc>
      </w:tr>
      <w:tr w:rsidR="0075772C" w14:paraId="1F552D26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4E63A3E" w14:textId="77777777" w:rsidR="0075772C" w:rsidRDefault="0075772C">
            <w:pPr>
              <w:pStyle w:val="TAL"/>
            </w:pPr>
          </w:p>
        </w:tc>
      </w:tr>
      <w:tr w:rsidR="0075772C" w14:paraId="3D6D0458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1B1CF5E" w14:textId="77777777" w:rsidR="0075772C" w:rsidRDefault="00000000">
            <w:pPr>
              <w:pStyle w:val="TAL"/>
            </w:pPr>
            <w:r>
              <w:t>Protection scheme identifier (octet 10 bits 1 to 4)</w:t>
            </w:r>
          </w:p>
        </w:tc>
      </w:tr>
      <w:tr w:rsidR="0075772C" w14:paraId="009DA13E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A4C6A7B" w14:textId="77777777" w:rsidR="0075772C" w:rsidRDefault="00000000">
            <w:pPr>
              <w:pStyle w:val="TAL"/>
            </w:pPr>
            <w:r>
              <w:t>Bits</w:t>
            </w:r>
          </w:p>
        </w:tc>
      </w:tr>
      <w:tr w:rsidR="0075772C" w14:paraId="2EA99455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A3F6F9C" w14:textId="77777777" w:rsidR="0075772C" w:rsidRDefault="0075772C">
            <w:pPr>
              <w:pStyle w:val="TAL"/>
            </w:pPr>
          </w:p>
        </w:tc>
      </w:tr>
      <w:tr w:rsidR="0075772C" w14:paraId="6BE994ED" w14:textId="77777777">
        <w:trPr>
          <w:gridAfter w:val="2"/>
          <w:wAfter w:w="26" w:type="dxa"/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3AAC4BF5" w14:textId="77777777" w:rsidR="0075772C" w:rsidRDefault="00000000">
            <w:pPr>
              <w:pStyle w:val="TAH"/>
            </w:pPr>
            <w:r>
              <w:t>4</w:t>
            </w:r>
          </w:p>
        </w:tc>
        <w:tc>
          <w:tcPr>
            <w:tcW w:w="287" w:type="dxa"/>
          </w:tcPr>
          <w:p w14:paraId="7EEACFFD" w14:textId="77777777" w:rsidR="0075772C" w:rsidRDefault="00000000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113A22E3" w14:textId="77777777" w:rsidR="0075772C" w:rsidRDefault="00000000">
            <w:pPr>
              <w:pStyle w:val="TAH"/>
            </w:pPr>
            <w:r>
              <w:t>2</w:t>
            </w:r>
          </w:p>
        </w:tc>
        <w:tc>
          <w:tcPr>
            <w:tcW w:w="283" w:type="dxa"/>
            <w:gridSpan w:val="2"/>
          </w:tcPr>
          <w:p w14:paraId="7E59093F" w14:textId="77777777" w:rsidR="0075772C" w:rsidRDefault="00000000">
            <w:pPr>
              <w:pStyle w:val="TAH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38C4AB3A" w14:textId="77777777" w:rsidR="0075772C" w:rsidRDefault="0075772C">
            <w:pPr>
              <w:pStyle w:val="TAL"/>
            </w:pPr>
          </w:p>
        </w:tc>
      </w:tr>
      <w:tr w:rsidR="0075772C" w14:paraId="739AC3B0" w14:textId="77777777">
        <w:trPr>
          <w:gridAfter w:val="2"/>
          <w:wAfter w:w="26" w:type="dxa"/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7B034586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478F2894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A149C31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63B8E940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7D93A34" w14:textId="77777777" w:rsidR="0075772C" w:rsidRDefault="00000000">
            <w:pPr>
              <w:pStyle w:val="TAL"/>
            </w:pPr>
            <w:r>
              <w:t>Null scheme</w:t>
            </w:r>
          </w:p>
        </w:tc>
      </w:tr>
      <w:tr w:rsidR="0075772C" w14:paraId="51348299" w14:textId="77777777">
        <w:trPr>
          <w:gridAfter w:val="2"/>
          <w:wAfter w:w="26" w:type="dxa"/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13523F3C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5550A3DB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1AAF834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6700AF17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049FB25" w14:textId="77777777" w:rsidR="0075772C" w:rsidRDefault="00000000">
            <w:pPr>
              <w:pStyle w:val="TAL"/>
            </w:pPr>
            <w:r>
              <w:rPr>
                <w:lang w:val="it-IT"/>
              </w:rPr>
              <w:t>ECIES scheme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75772C" w14:paraId="44B6DED3" w14:textId="77777777">
        <w:trPr>
          <w:gridAfter w:val="2"/>
          <w:wAfter w:w="26" w:type="dxa"/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6682FE59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4A648335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D0A7128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64A3CA65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A986DBD" w14:textId="77777777" w:rsidR="0075772C" w:rsidRDefault="00000000">
            <w:pPr>
              <w:pStyle w:val="TAL"/>
            </w:pPr>
            <w:r>
              <w:rPr>
                <w:lang w:val="it-IT"/>
              </w:rPr>
              <w:t>ECIES scheme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75772C" w14:paraId="477048EF" w14:textId="77777777">
        <w:trPr>
          <w:gridAfter w:val="2"/>
          <w:wAfter w:w="26" w:type="dxa"/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368F2589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C9FCD4A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9936588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76AAB71E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E3FFA41" w14:textId="77777777" w:rsidR="0075772C" w:rsidRDefault="0075772C">
            <w:pPr>
              <w:pStyle w:val="TAL"/>
              <w:rPr>
                <w:lang w:val="it-IT"/>
              </w:rPr>
            </w:pPr>
          </w:p>
        </w:tc>
      </w:tr>
      <w:tr w:rsidR="0075772C" w14:paraId="50FDF2DD" w14:textId="77777777">
        <w:trPr>
          <w:gridAfter w:val="2"/>
          <w:wAfter w:w="26" w:type="dxa"/>
          <w:cantSplit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39AAD0F1" w14:textId="77777777" w:rsidR="0075772C" w:rsidRDefault="0000000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691E7867" w14:textId="77777777" w:rsidR="0075772C" w:rsidRDefault="00000000">
            <w:pPr>
              <w:pStyle w:val="TAL"/>
              <w:rPr>
                <w:lang w:val="it-IT"/>
              </w:rPr>
            </w:pPr>
            <w:r>
              <w:rPr>
                <w:lang w:eastAsia="ja-JP"/>
              </w:rPr>
              <w:t>Reserved</w:t>
            </w:r>
          </w:p>
        </w:tc>
      </w:tr>
      <w:tr w:rsidR="0075772C" w14:paraId="65407607" w14:textId="77777777">
        <w:trPr>
          <w:gridAfter w:val="2"/>
          <w:wAfter w:w="26" w:type="dxa"/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395AF442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715957FF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B91D18B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7420775E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1C9041FE" w14:textId="77777777" w:rsidR="0075772C" w:rsidRDefault="0075772C">
            <w:pPr>
              <w:pStyle w:val="TAL"/>
              <w:rPr>
                <w:lang w:val="it-IT"/>
              </w:rPr>
            </w:pPr>
          </w:p>
        </w:tc>
      </w:tr>
      <w:tr w:rsidR="0075772C" w14:paraId="2FCA0E10" w14:textId="77777777">
        <w:trPr>
          <w:gridAfter w:val="2"/>
          <w:wAfter w:w="26" w:type="dxa"/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74FCD2B1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222BBC93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2EE1904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0342581E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33B2A14" w14:textId="77777777" w:rsidR="0075772C" w:rsidRDefault="0075772C">
            <w:pPr>
              <w:pStyle w:val="TAL"/>
              <w:rPr>
                <w:lang w:val="it-IT"/>
              </w:rPr>
            </w:pPr>
          </w:p>
        </w:tc>
      </w:tr>
      <w:tr w:rsidR="0075772C" w14:paraId="0ACD5F0F" w14:textId="77777777">
        <w:trPr>
          <w:gridAfter w:val="2"/>
          <w:wAfter w:w="26" w:type="dxa"/>
          <w:cantSplit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758A54F9" w14:textId="77777777" w:rsidR="0075772C" w:rsidRDefault="0000000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56EADA81" w14:textId="77777777" w:rsidR="0075772C" w:rsidRDefault="00000000">
            <w:pPr>
              <w:pStyle w:val="TAL"/>
              <w:rPr>
                <w:lang w:val="it-IT"/>
              </w:rPr>
            </w:pPr>
            <w:r>
              <w:rPr>
                <w:lang w:eastAsia="ja-JP"/>
              </w:rPr>
              <w:t>Operator-specific protection scheme</w:t>
            </w:r>
          </w:p>
        </w:tc>
      </w:tr>
      <w:tr w:rsidR="0075772C" w14:paraId="322F366D" w14:textId="77777777">
        <w:trPr>
          <w:gridAfter w:val="2"/>
          <w:wAfter w:w="26" w:type="dxa"/>
          <w:cantSplit/>
        </w:trPr>
        <w:tc>
          <w:tcPr>
            <w:tcW w:w="286" w:type="dxa"/>
            <w:tcBorders>
              <w:left w:val="single" w:sz="4" w:space="0" w:color="auto"/>
            </w:tcBorders>
          </w:tcPr>
          <w:p w14:paraId="03C46DE9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21B9449C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B89DAA7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52962B88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6610EBB4" w14:textId="77777777" w:rsidR="0075772C" w:rsidRDefault="0075772C">
            <w:pPr>
              <w:pStyle w:val="TAL"/>
              <w:rPr>
                <w:lang w:val="it-IT"/>
              </w:rPr>
            </w:pPr>
          </w:p>
        </w:tc>
      </w:tr>
      <w:tr w:rsidR="0075772C" w14:paraId="5564B613" w14:textId="77777777">
        <w:trPr>
          <w:gridAfter w:val="2"/>
          <w:wAfter w:w="26" w:type="dxa"/>
          <w:cantSplit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5847CBDD" w14:textId="77777777" w:rsidR="0075772C" w:rsidRDefault="0075772C">
            <w:pPr>
              <w:pStyle w:val="TAL"/>
              <w:rPr>
                <w:lang w:val="it-IT"/>
              </w:rPr>
            </w:pPr>
          </w:p>
        </w:tc>
      </w:tr>
      <w:tr w:rsidR="0075772C" w14:paraId="76212A87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3A9DA1C" w14:textId="77777777" w:rsidR="0075772C" w:rsidRDefault="00000000">
            <w:pPr>
              <w:pStyle w:val="TAL"/>
            </w:pPr>
            <w:r>
              <w:t>Bits 5-8 of octet 10 are spare and shall be coded as zero.</w:t>
            </w:r>
          </w:p>
        </w:tc>
      </w:tr>
      <w:tr w:rsidR="0075772C" w14:paraId="746FE8CE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1696C62" w14:textId="77777777" w:rsidR="0075772C" w:rsidRDefault="0075772C">
            <w:pPr>
              <w:pStyle w:val="TAL"/>
            </w:pPr>
          </w:p>
        </w:tc>
      </w:tr>
      <w:tr w:rsidR="0075772C" w14:paraId="79BC8845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44314C2" w14:textId="77777777" w:rsidR="0075772C" w:rsidRDefault="00000000">
            <w:pPr>
              <w:pStyle w:val="TAL"/>
            </w:pPr>
            <w:r>
              <w:t>Home network public key identifier (octet 11)</w:t>
            </w:r>
          </w:p>
          <w:p w14:paraId="1C801BF0" w14:textId="77777777" w:rsidR="0075772C" w:rsidRDefault="0075772C">
            <w:pPr>
              <w:pStyle w:val="TAL"/>
            </w:pPr>
          </w:p>
        </w:tc>
      </w:tr>
      <w:tr w:rsidR="0075772C" w14:paraId="281B3E1B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0C4C736" w14:textId="77777777" w:rsidR="0075772C" w:rsidRDefault="00000000">
            <w:pPr>
              <w:pStyle w:val="TAL"/>
            </w:pPr>
            <w:r>
              <w:t>The Home network public key identifier (PKI) field is coded as defined in 3GPP TS 23.003 [4]. Home network public key identifier shall be coded as "00000000" when Protection scheme identifier is set to "0000" (</w:t>
            </w:r>
            <w:proofErr w:type="gramStart"/>
            <w:r>
              <w:t>i.e.</w:t>
            </w:r>
            <w:proofErr w:type="gramEnd"/>
            <w:r>
              <w:t xml:space="preserve"> Null scheme).</w:t>
            </w:r>
          </w:p>
        </w:tc>
      </w:tr>
      <w:tr w:rsidR="0075772C" w14:paraId="4D317F55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82A6355" w14:textId="77777777" w:rsidR="0075772C" w:rsidRDefault="00000000">
            <w:pPr>
              <w:pStyle w:val="TAL"/>
            </w:pPr>
            <w:r>
              <w:t>Bits</w:t>
            </w:r>
          </w:p>
        </w:tc>
      </w:tr>
      <w:tr w:rsidR="0075772C" w14:paraId="576C4323" w14:textId="77777777">
        <w:trPr>
          <w:gridAfter w:val="1"/>
          <w:wAfter w:w="14" w:type="dxa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EB658" w14:textId="77777777" w:rsidR="0075772C" w:rsidRDefault="00000000">
            <w:pPr>
              <w:pStyle w:val="TAH"/>
            </w:pPr>
            <w:r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6D63F56" w14:textId="77777777" w:rsidR="0075772C" w:rsidRDefault="00000000">
            <w:pPr>
              <w:pStyle w:val="TAH"/>
            </w:pPr>
            <w:r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89957" w14:textId="77777777" w:rsidR="0075772C" w:rsidRDefault="00000000">
            <w:pPr>
              <w:pStyle w:val="TAH"/>
            </w:pPr>
            <w:r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F62F0" w14:textId="77777777" w:rsidR="0075772C" w:rsidRDefault="00000000">
            <w:pPr>
              <w:pStyle w:val="TAH"/>
            </w:pPr>
            <w: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4F38433" w14:textId="77777777" w:rsidR="0075772C" w:rsidRDefault="00000000">
            <w:pPr>
              <w:pStyle w:val="TAH"/>
            </w:pPr>
            <w: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D2391D5" w14:textId="77777777" w:rsidR="0075772C" w:rsidRDefault="00000000">
            <w:pPr>
              <w:pStyle w:val="TAH"/>
            </w:pPr>
            <w:r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89E9B82" w14:textId="77777777" w:rsidR="0075772C" w:rsidRDefault="00000000">
            <w:pPr>
              <w:pStyle w:val="TAH"/>
            </w:pPr>
            <w:r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7C078E8" w14:textId="77777777" w:rsidR="0075772C" w:rsidRDefault="00000000">
            <w:pPr>
              <w:pStyle w:val="TAH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DEB3C57" w14:textId="77777777" w:rsidR="0075772C" w:rsidRDefault="0075772C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76AA34" w14:textId="77777777" w:rsidR="0075772C" w:rsidRDefault="0075772C">
            <w:pPr>
              <w:pStyle w:val="TAL"/>
            </w:pPr>
          </w:p>
        </w:tc>
      </w:tr>
      <w:tr w:rsidR="0075772C" w14:paraId="38FD0746" w14:textId="77777777">
        <w:trPr>
          <w:gridAfter w:val="1"/>
          <w:wAfter w:w="14" w:type="dxa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88308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1A7CAA2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58517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F8DD6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D111359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320178B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1342403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8564BE0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41A9A079" w14:textId="77777777" w:rsidR="0075772C" w:rsidRDefault="0075772C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E2277" w14:textId="77777777" w:rsidR="0075772C" w:rsidRDefault="00000000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75772C" w14:paraId="672D233A" w14:textId="77777777">
        <w:trPr>
          <w:gridAfter w:val="1"/>
          <w:wAfter w:w="14" w:type="dxa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CCC50" w14:textId="77777777" w:rsidR="0075772C" w:rsidRDefault="00000000">
            <w:pPr>
              <w:pStyle w:val="TAC"/>
            </w:pPr>
            <w:r>
              <w:lastRenderedPageBreak/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C0708A2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2F416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AC38A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4EC4CEA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4F874C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E0643B9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1611D99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15B94722" w14:textId="77777777" w:rsidR="0075772C" w:rsidRDefault="0075772C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AA0F0" w14:textId="77777777" w:rsidR="0075772C" w:rsidRDefault="0075772C">
            <w:pPr>
              <w:pStyle w:val="TAL"/>
            </w:pPr>
          </w:p>
        </w:tc>
      </w:tr>
      <w:tr w:rsidR="0075772C" w14:paraId="199EDFD8" w14:textId="77777777">
        <w:trPr>
          <w:gridAfter w:val="1"/>
          <w:wAfter w:w="14" w:type="dxa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AD54A4" w14:textId="77777777" w:rsidR="0075772C" w:rsidRDefault="00000000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1994F8FD" w14:textId="77777777" w:rsidR="0075772C" w:rsidRDefault="0075772C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0BA7C" w14:textId="77777777" w:rsidR="0075772C" w:rsidRDefault="00000000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75772C" w14:paraId="0AA7D0A9" w14:textId="77777777">
        <w:trPr>
          <w:gridAfter w:val="1"/>
          <w:wAfter w:w="14" w:type="dxa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E2F2B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8648352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EE6FC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037AD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224B16D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4B78AAD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04FCDC9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0968809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59EDB050" w14:textId="77777777" w:rsidR="0075772C" w:rsidRDefault="0075772C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91CE66" w14:textId="77777777" w:rsidR="0075772C" w:rsidRDefault="0075772C">
            <w:pPr>
              <w:pStyle w:val="TAL"/>
            </w:pPr>
          </w:p>
        </w:tc>
      </w:tr>
      <w:tr w:rsidR="0075772C" w14:paraId="0220A814" w14:textId="77777777">
        <w:trPr>
          <w:gridAfter w:val="1"/>
          <w:wAfter w:w="14" w:type="dxa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CA04F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09EEA64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2C330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6DF82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7C93441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CE653AA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B24877C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36E7B04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4071E932" w14:textId="77777777" w:rsidR="0075772C" w:rsidRDefault="0075772C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C0B76" w14:textId="77777777" w:rsidR="0075772C" w:rsidRDefault="00000000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75772C" w14:paraId="65704BA0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9DCC4A2" w14:textId="77777777" w:rsidR="0075772C" w:rsidRDefault="0075772C">
            <w:pPr>
              <w:pStyle w:val="TAL"/>
            </w:pPr>
          </w:p>
        </w:tc>
      </w:tr>
      <w:tr w:rsidR="0075772C" w14:paraId="72C7245F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01222A0" w14:textId="77777777" w:rsidR="0075772C" w:rsidRDefault="0075772C">
            <w:pPr>
              <w:pStyle w:val="TAL"/>
            </w:pPr>
          </w:p>
        </w:tc>
      </w:tr>
      <w:tr w:rsidR="0075772C" w14:paraId="66F05B0C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CCB3EF4" w14:textId="77777777" w:rsidR="0075772C" w:rsidRDefault="00000000">
            <w:pPr>
              <w:pStyle w:val="TAL"/>
            </w:pPr>
            <w:r>
              <w:t>Scheme output (octets 12 to x)</w:t>
            </w:r>
          </w:p>
          <w:p w14:paraId="7C3B0CF3" w14:textId="77777777" w:rsidR="0075772C" w:rsidRDefault="0075772C">
            <w:pPr>
              <w:pStyle w:val="TAL"/>
            </w:pPr>
          </w:p>
          <w:p w14:paraId="006CBF37" w14:textId="77777777" w:rsidR="0075772C" w:rsidRDefault="00000000">
            <w:pPr>
              <w:pStyle w:val="TAL"/>
            </w:pPr>
            <w:r>
              <w:t>The Scheme output field consists of a string of characters with a variable length or hexadecimal digits as specified in 3GPP TS 23.003 [4]. If Protection scheme identifier is set to "0000" (</w:t>
            </w:r>
            <w:proofErr w:type="gramStart"/>
            <w:r>
              <w:t>i.e.</w:t>
            </w:r>
            <w:proofErr w:type="gramEnd"/>
            <w:r>
              <w:t xml:space="preserve"> Null scheme), then the Scheme output consists of the MSIN and is coded using BCD coding with each digit of the MSIN coded over 4 bits. If the MSIN includes an odd number of digits, bits 5 to 8 of octet x shall be coded as "1111". If Protection scheme identifier is not "0000" (</w:t>
            </w:r>
            <w:proofErr w:type="gramStart"/>
            <w:r>
              <w:t>i.e.</w:t>
            </w:r>
            <w:proofErr w:type="gramEnd"/>
            <w:r>
              <w:t xml:space="preserve"> </w:t>
            </w:r>
            <w:r>
              <w:rPr>
                <w:lang w:val="it-IT"/>
              </w:rPr>
              <w:t>ECIES scheme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>
              <w:rPr>
                <w:lang w:val="it-IT"/>
              </w:rPr>
              <w:t>ECIES scheme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>
              <w:rPr>
                <w:lang w:eastAsia="ja-JP"/>
              </w:rPr>
              <w:t>Operator-specific protection scheme</w:t>
            </w:r>
            <w:r>
              <w:t>), then Scheme output is coded as hexadecimal digits.</w:t>
            </w:r>
          </w:p>
        </w:tc>
      </w:tr>
      <w:tr w:rsidR="0075772C" w14:paraId="4B60AF94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DE1D2CC" w14:textId="77777777" w:rsidR="0075772C" w:rsidRDefault="0075772C">
            <w:pPr>
              <w:pStyle w:val="TAL"/>
            </w:pPr>
          </w:p>
        </w:tc>
      </w:tr>
      <w:tr w:rsidR="0075772C" w14:paraId="4D03A6F6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73CA7F1" w14:textId="77777777" w:rsidR="0075772C" w:rsidRDefault="00000000">
            <w:pPr>
              <w:pStyle w:val="TAL"/>
            </w:pPr>
            <w:r>
              <w:t>For the SUCI with SUPI format set to "Network specific identifier", the SUCI NAI field contains an NAI constructed as specified in subclause 28.7.3 of 3GPP TS 23.003 [4] and encoded as UTF-8 string.</w:t>
            </w:r>
          </w:p>
        </w:tc>
      </w:tr>
      <w:tr w:rsidR="0075772C" w14:paraId="5FF61CB8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029001D" w14:textId="77777777" w:rsidR="0075772C" w:rsidRDefault="0075772C">
            <w:pPr>
              <w:pStyle w:val="TAL"/>
            </w:pPr>
          </w:p>
        </w:tc>
      </w:tr>
      <w:tr w:rsidR="0075772C" w14:paraId="69756FD8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FB8A3EB" w14:textId="77777777" w:rsidR="0075772C" w:rsidRDefault="00000000">
            <w:pPr>
              <w:pStyle w:val="TAL"/>
            </w:pPr>
            <w:r>
              <w:t>For the SUCI with SUPI format set to "GCI", the SUCI NAI field contains an NAI constructed as specified in subclause 28.15.5 of 3GPP TS 23.003 [4] and encoded as UTF-8 string.</w:t>
            </w:r>
          </w:p>
        </w:tc>
      </w:tr>
      <w:tr w:rsidR="0075772C" w14:paraId="0704ED70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950ACE0" w14:textId="77777777" w:rsidR="0075772C" w:rsidRDefault="0075772C">
            <w:pPr>
              <w:pStyle w:val="TAL"/>
            </w:pPr>
          </w:p>
        </w:tc>
      </w:tr>
      <w:tr w:rsidR="0075772C" w14:paraId="4D3F06FB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3158FEB" w14:textId="77777777" w:rsidR="0075772C" w:rsidRDefault="00000000">
            <w:pPr>
              <w:pStyle w:val="TAL"/>
            </w:pPr>
            <w:r>
              <w:t>For the SUCI with SUPI format set to "GLI", the SUCI NAI field contains an NAI constructed as specified in subclause 28.16.5 of 3GPP TS 23.003 [4] and encoded as UTF-8 string.</w:t>
            </w:r>
          </w:p>
        </w:tc>
      </w:tr>
      <w:tr w:rsidR="0075772C" w14:paraId="24E2073B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5FBB882" w14:textId="77777777" w:rsidR="0075772C" w:rsidRDefault="0075772C">
            <w:pPr>
              <w:pStyle w:val="TAL"/>
            </w:pPr>
          </w:p>
        </w:tc>
      </w:tr>
      <w:tr w:rsidR="0075772C" w14:paraId="32779970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E3C1829" w14:textId="77777777" w:rsidR="0075772C" w:rsidRDefault="00000000">
            <w:pPr>
              <w:pStyle w:val="TAL"/>
            </w:pPr>
            <w:r>
              <w:t>For the 5G-S-TMSI, bits 5 to 8 of octet 4 are coded as "1111". The coding of the 5G-S-TMSI is left open for each administration.</w:t>
            </w:r>
          </w:p>
        </w:tc>
      </w:tr>
      <w:tr w:rsidR="0075772C" w14:paraId="6C74173B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62E89" w14:textId="77777777" w:rsidR="0075772C" w:rsidRDefault="0075772C">
            <w:pPr>
              <w:pStyle w:val="TAL"/>
            </w:pPr>
          </w:p>
        </w:tc>
      </w:tr>
      <w:tr w:rsidR="0075772C" w14:paraId="67A63696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C2DFE" w14:textId="77777777" w:rsidR="0075772C" w:rsidRDefault="00000000">
            <w:pPr>
              <w:pStyle w:val="TAL"/>
            </w:pPr>
            <w:r>
              <w:t>AMF Set ID (octet 5, octet 6 bits 7 to 8)</w:t>
            </w:r>
          </w:p>
          <w:p w14:paraId="346D30FB" w14:textId="77777777" w:rsidR="0075772C" w:rsidRDefault="00000000">
            <w:pPr>
              <w:pStyle w:val="TAL"/>
            </w:pPr>
            <w:r>
              <w:t xml:space="preserve">This field contains the binary encoding of the AMF Set ID. </w:t>
            </w:r>
            <w:proofErr w:type="spellStart"/>
            <w:r>
              <w:t>Bit</w:t>
            </w:r>
            <w:proofErr w:type="spellEnd"/>
            <w:r>
              <w:t xml:space="preserve"> 8 of octet 5 is the most significant bit and bit 7 of octet 6 is the least significant bit.</w:t>
            </w:r>
          </w:p>
          <w:p w14:paraId="5BFCE081" w14:textId="77777777" w:rsidR="0075772C" w:rsidRDefault="0075772C">
            <w:pPr>
              <w:pStyle w:val="TAL"/>
            </w:pPr>
          </w:p>
          <w:p w14:paraId="0F3D8E1B" w14:textId="77777777" w:rsidR="0075772C" w:rsidRDefault="00000000">
            <w:pPr>
              <w:pStyle w:val="TAL"/>
            </w:pPr>
            <w:r>
              <w:t>AMF Pointer (octet 6 bits 1 to 6)</w:t>
            </w:r>
          </w:p>
          <w:p w14:paraId="47816219" w14:textId="77777777" w:rsidR="0075772C" w:rsidRDefault="00000000">
            <w:pPr>
              <w:pStyle w:val="TAL"/>
            </w:pPr>
            <w:r>
              <w:t xml:space="preserve">This field contains the binary encoding of the AMF Pointer. </w:t>
            </w:r>
            <w:proofErr w:type="spellStart"/>
            <w:r>
              <w:t>Bit</w:t>
            </w:r>
            <w:proofErr w:type="spellEnd"/>
            <w:r>
              <w:t xml:space="preserve"> 6 of octet 6 is the most significant bit and bit 1 of octet 6 is the least significant bit.</w:t>
            </w:r>
          </w:p>
          <w:p w14:paraId="499D2D14" w14:textId="77777777" w:rsidR="0075772C" w:rsidRDefault="0075772C">
            <w:pPr>
              <w:pStyle w:val="TAL"/>
            </w:pPr>
          </w:p>
          <w:p w14:paraId="2DD7237F" w14:textId="77777777" w:rsidR="0075772C" w:rsidRDefault="00000000">
            <w:pPr>
              <w:pStyle w:val="TAL"/>
            </w:pPr>
            <w:r>
              <w:t>5G-TMSI (octet 7 to 10)</w:t>
            </w:r>
          </w:p>
          <w:p w14:paraId="317980B3" w14:textId="77777777" w:rsidR="0075772C" w:rsidRDefault="00000000">
            <w:pPr>
              <w:pStyle w:val="TAL"/>
            </w:pPr>
            <w:proofErr w:type="spellStart"/>
            <w:r>
              <w:t>Bit</w:t>
            </w:r>
            <w:proofErr w:type="spellEnd"/>
            <w:r>
              <w:t xml:space="preserve"> 8 of octet 7 is the most significant bit and bit 1 of octet 10 is the least significant bit.</w:t>
            </w:r>
          </w:p>
          <w:p w14:paraId="1D4B2A65" w14:textId="77777777" w:rsidR="0075772C" w:rsidRDefault="0075772C">
            <w:pPr>
              <w:pStyle w:val="TAL"/>
            </w:pPr>
          </w:p>
        </w:tc>
      </w:tr>
      <w:tr w:rsidR="0075772C" w14:paraId="49C57ED6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906C9" w14:textId="77777777" w:rsidR="0075772C" w:rsidRDefault="00000000">
            <w:pPr>
              <w:pStyle w:val="TAL"/>
            </w:pPr>
            <w:r>
              <w:t>For Type of identity "No identity", the length of mobile identity contents parameter shall be set to 1 and the bits 4-8 of octet 4 are spare and shall be coded as zero.</w:t>
            </w:r>
          </w:p>
          <w:p w14:paraId="19D6353F" w14:textId="77777777" w:rsidR="0075772C" w:rsidRDefault="0075772C">
            <w:pPr>
              <w:pStyle w:val="TAL"/>
            </w:pPr>
          </w:p>
        </w:tc>
      </w:tr>
      <w:tr w:rsidR="0075772C" w14:paraId="648E6EB8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89FC67D" w14:textId="77777777" w:rsidR="0075772C" w:rsidRDefault="00000000">
            <w:pPr>
              <w:pStyle w:val="TAL"/>
            </w:pPr>
            <w:r>
              <w:t>MAC address usage restriction indication (MAURI) (octet 4 bit 4)</w:t>
            </w:r>
          </w:p>
        </w:tc>
      </w:tr>
      <w:tr w:rsidR="0075772C" w14:paraId="26028416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73A635B" w14:textId="77777777" w:rsidR="0075772C" w:rsidRDefault="00000000">
            <w:pPr>
              <w:pStyle w:val="TAL"/>
            </w:pPr>
            <w:r>
              <w:t>Bit</w:t>
            </w:r>
          </w:p>
        </w:tc>
      </w:tr>
      <w:tr w:rsidR="0075772C" w14:paraId="383B5B12" w14:textId="77777777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1F44B" w14:textId="77777777" w:rsidR="0075772C" w:rsidRDefault="00000000">
            <w:pPr>
              <w:pStyle w:val="TAH"/>
            </w:pPr>
            <w: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55B2D7" w14:textId="77777777" w:rsidR="0075772C" w:rsidRDefault="0075772C">
            <w:pPr>
              <w:pStyle w:val="TAH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ADAE5" w14:textId="77777777" w:rsidR="0075772C" w:rsidRDefault="0075772C">
            <w:pPr>
              <w:pStyle w:val="TAH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C2F2D" w14:textId="77777777" w:rsidR="0075772C" w:rsidRDefault="0075772C">
            <w:pPr>
              <w:pStyle w:val="TAH"/>
              <w:rPr>
                <w:color w:val="000000"/>
              </w:rPr>
            </w:pPr>
            <w:bookmarkStart w:id="20" w:name="_PERM_MCCTEMPBM_CRPT61090041___5"/>
            <w:bookmarkEnd w:id="20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A9CBA" w14:textId="77777777" w:rsidR="0075772C" w:rsidRDefault="0075772C">
            <w:pPr>
              <w:pStyle w:val="TAL"/>
              <w:rPr>
                <w:color w:val="000000"/>
              </w:rPr>
            </w:pPr>
            <w:bookmarkStart w:id="21" w:name="_PERM_MCCTEMPBM_CRPT61090042___5"/>
            <w:bookmarkEnd w:id="21"/>
          </w:p>
        </w:tc>
      </w:tr>
      <w:tr w:rsidR="0075772C" w14:paraId="6E62AA2F" w14:textId="77777777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190AA" w14:textId="77777777" w:rsidR="0075772C" w:rsidRDefault="0000000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AB79C68" w14:textId="77777777" w:rsidR="0075772C" w:rsidRDefault="0075772C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802AC" w14:textId="77777777" w:rsidR="0075772C" w:rsidRDefault="0075772C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B3F81" w14:textId="77777777" w:rsidR="0075772C" w:rsidRDefault="0075772C">
            <w:pPr>
              <w:pStyle w:val="TAC"/>
              <w:rPr>
                <w:color w:val="000000"/>
              </w:rPr>
            </w:pPr>
            <w:bookmarkStart w:id="22" w:name="_PERM_MCCTEMPBM_CRPT61090043___5"/>
            <w:bookmarkEnd w:id="22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0FE220" w14:textId="77777777" w:rsidR="0075772C" w:rsidRDefault="00000000">
            <w:pPr>
              <w:pStyle w:val="TAL"/>
            </w:pPr>
            <w:r>
              <w:t>No restrictions</w:t>
            </w:r>
          </w:p>
        </w:tc>
      </w:tr>
      <w:tr w:rsidR="0075772C" w14:paraId="7E17EDBC" w14:textId="77777777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7AEA1" w14:textId="77777777" w:rsidR="0075772C" w:rsidRDefault="0000000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F634382" w14:textId="77777777" w:rsidR="0075772C" w:rsidRDefault="0075772C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1B714" w14:textId="77777777" w:rsidR="0075772C" w:rsidRDefault="0075772C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966D6" w14:textId="77777777" w:rsidR="0075772C" w:rsidRDefault="0075772C">
            <w:pPr>
              <w:pStyle w:val="TAC"/>
              <w:rPr>
                <w:color w:val="000000"/>
              </w:rPr>
            </w:pPr>
            <w:bookmarkStart w:id="23" w:name="_PERM_MCCTEMPBM_CRPT61090044___5"/>
            <w:bookmarkEnd w:id="23"/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B0127" w14:textId="77777777" w:rsidR="0075772C" w:rsidRDefault="00000000">
            <w:pPr>
              <w:pStyle w:val="TAL"/>
            </w:pPr>
            <w:r>
              <w:t>MAC address is not usable as an equipment identifier</w:t>
            </w:r>
          </w:p>
        </w:tc>
      </w:tr>
      <w:tr w:rsidR="0075772C" w14:paraId="04F8D9CE" w14:textId="77777777">
        <w:trPr>
          <w:cantSplit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84AD1" w14:textId="77777777" w:rsidR="0075772C" w:rsidRDefault="0075772C">
            <w:pPr>
              <w:pStyle w:val="TAL"/>
            </w:pPr>
          </w:p>
          <w:p w14:paraId="142B2824" w14:textId="77777777" w:rsidR="0075772C" w:rsidRDefault="00000000">
            <w:pPr>
              <w:pStyle w:val="TAL"/>
            </w:pPr>
            <w:r>
              <w:t>MAC address (octets 5 to 10)</w:t>
            </w:r>
          </w:p>
          <w:p w14:paraId="56AFBC6D" w14:textId="77777777" w:rsidR="0075772C" w:rsidRDefault="00000000">
            <w:pPr>
              <w:pStyle w:val="TAL"/>
            </w:pPr>
            <w:r>
              <w:t>This field contains the MAC address as defined in subclause 8 of IEEE Std 802 [</w:t>
            </w:r>
            <w:r>
              <w:rPr>
                <w:lang w:eastAsia="zh-CN"/>
              </w:rPr>
              <w:t>43</w:t>
            </w:r>
            <w:r>
              <w:t>].</w:t>
            </w:r>
          </w:p>
          <w:p w14:paraId="2EDC8926" w14:textId="77777777" w:rsidR="0075772C" w:rsidRDefault="00000000">
            <w:pPr>
              <w:pStyle w:val="TAL"/>
            </w:pPr>
            <w:proofErr w:type="spellStart"/>
            <w:r>
              <w:t>Bit</w:t>
            </w:r>
            <w:proofErr w:type="spellEnd"/>
            <w:r>
              <w:t xml:space="preserve"> 8 of octet 5 is the most significant bit and bit 1 of octet 10 is the least significant bit.</w:t>
            </w:r>
          </w:p>
          <w:p w14:paraId="5D8651B1" w14:textId="77777777" w:rsidR="0075772C" w:rsidRDefault="0075772C">
            <w:pPr>
              <w:pStyle w:val="TAL"/>
            </w:pPr>
          </w:p>
        </w:tc>
      </w:tr>
      <w:tr w:rsidR="0075772C" w14:paraId="0C555A65" w14:textId="77777777">
        <w:trPr>
          <w:cantSplit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9E5" w14:textId="77777777" w:rsidR="0075772C" w:rsidRDefault="00000000">
            <w:pPr>
              <w:pStyle w:val="TAL"/>
            </w:pPr>
            <w:r>
              <w:t>EUI-64 (octets 5 to 12)</w:t>
            </w:r>
          </w:p>
          <w:p w14:paraId="7AF919A9" w14:textId="77777777" w:rsidR="0075772C" w:rsidRDefault="00000000">
            <w:pPr>
              <w:pStyle w:val="TAL"/>
            </w:pPr>
            <w:r>
              <w:t>This field contains an EUI-64 as defined in [48].</w:t>
            </w:r>
          </w:p>
          <w:p w14:paraId="415A4F92" w14:textId="77777777" w:rsidR="0075772C" w:rsidRDefault="00000000">
            <w:pPr>
              <w:pStyle w:val="TAL"/>
            </w:pPr>
            <w:proofErr w:type="spellStart"/>
            <w:r>
              <w:t>Bit</w:t>
            </w:r>
            <w:proofErr w:type="spellEnd"/>
            <w:r>
              <w:t xml:space="preserve"> 8 of octet 5 is the most significant bit and bit 1 of octet 12 is the least significant bit.</w:t>
            </w:r>
          </w:p>
          <w:p w14:paraId="40AB7286" w14:textId="77777777" w:rsidR="0075772C" w:rsidRDefault="0075772C">
            <w:pPr>
              <w:pStyle w:val="TAL"/>
            </w:pPr>
          </w:p>
        </w:tc>
      </w:tr>
      <w:tr w:rsidR="0075772C" w14:paraId="4512B344" w14:textId="77777777">
        <w:trPr>
          <w:cantSplit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94C1" w14:textId="77777777" w:rsidR="0075772C" w:rsidRDefault="00000000">
            <w:pPr>
              <w:pStyle w:val="TAN"/>
            </w:pPr>
            <w:r>
              <w:t>NOTE 1:</w:t>
            </w:r>
            <w:r>
              <w:tab/>
              <w:t>This can be used when the requested identity is not available at the UE during the identification procedure.</w:t>
            </w:r>
          </w:p>
          <w:p w14:paraId="704C9590" w14:textId="77777777" w:rsidR="0075772C" w:rsidRDefault="00000000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 xml:space="preserve">For a 3-digit Routing Indicator, </w:t>
            </w:r>
            <w:proofErr w:type="spellStart"/>
            <w:r>
              <w:t>e.g</w:t>
            </w:r>
            <w:proofErr w:type="spellEnd"/>
            <w:r>
              <w:t xml:space="preserve"> "567", bits 1 to 4 of octet 8 are coded as "0101", bits 5 to 8 of octet 8 are coded as "0110", bits 1 to 4 of octet 9 are coded as "0111", bits 5 to 8 of octet 9 are coded as "1111".</w:t>
            </w:r>
          </w:p>
        </w:tc>
      </w:tr>
    </w:tbl>
    <w:p w14:paraId="79741E94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p w14:paraId="76C5FCAA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p w14:paraId="247AEAFD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p w14:paraId="1A95AEAD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p w14:paraId="7B5AD040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p w14:paraId="65F42A4C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p w14:paraId="630799F9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p w14:paraId="35AAC2AB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p w14:paraId="72FAF275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p w14:paraId="203478A1" w14:textId="77777777" w:rsidR="0075772C" w:rsidRDefault="0075772C">
      <w:pPr>
        <w:spacing w:line="300" w:lineRule="auto"/>
        <w:jc w:val="both"/>
        <w:rPr>
          <w:b/>
          <w:bCs/>
          <w:lang w:val="en-US" w:eastAsia="zh-CN"/>
        </w:rPr>
      </w:pPr>
    </w:p>
    <w:bookmarkEnd w:id="6"/>
    <w:p w14:paraId="1804715D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7D7DAB16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591974EF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40A7DE19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030046CB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3CA887D4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286F9EB2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5D27D280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5BC36F69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7395F319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5A9BEBC2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2AB05E0D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4B14D3C4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790CE522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7EBF4EDF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0C41B53B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4FD2416B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50248D6C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25524320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5FE5E2C3" w14:textId="77777777" w:rsidR="0075772C" w:rsidRDefault="0075772C">
      <w:pPr>
        <w:jc w:val="both"/>
        <w:rPr>
          <w:b/>
          <w:bCs/>
          <w:lang w:val="en-US" w:eastAsia="zh-CN"/>
        </w:rPr>
      </w:pPr>
    </w:p>
    <w:p w14:paraId="11393F44" w14:textId="1CE8FCB0" w:rsidR="0075772C" w:rsidRDefault="0075772C">
      <w:pPr>
        <w:jc w:val="both"/>
        <w:rPr>
          <w:b/>
          <w:bCs/>
          <w:lang w:val="en-US" w:eastAsia="zh-CN"/>
        </w:rPr>
      </w:pPr>
    </w:p>
    <w:p w14:paraId="3132A628" w14:textId="3C91519C" w:rsidR="00074F33" w:rsidRDefault="00074F33">
      <w:pPr>
        <w:jc w:val="both"/>
        <w:rPr>
          <w:b/>
          <w:bCs/>
          <w:lang w:val="en-US" w:eastAsia="zh-CN"/>
        </w:rPr>
      </w:pPr>
    </w:p>
    <w:p w14:paraId="2DF497B4" w14:textId="17C542CB" w:rsidR="00074F33" w:rsidRDefault="00074F33">
      <w:pPr>
        <w:jc w:val="both"/>
        <w:rPr>
          <w:b/>
          <w:bCs/>
          <w:lang w:val="en-US" w:eastAsia="zh-CN"/>
        </w:rPr>
      </w:pPr>
    </w:p>
    <w:p w14:paraId="05A01807" w14:textId="77777777" w:rsidR="00074F33" w:rsidRDefault="00074F33">
      <w:pPr>
        <w:jc w:val="both"/>
        <w:rPr>
          <w:rFonts w:hint="eastAsia"/>
          <w:b/>
          <w:bCs/>
          <w:lang w:val="en-US"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p w14:paraId="5C3CC0CF" w14:textId="77777777" w:rsidR="0075772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 * * * *</w:t>
      </w:r>
    </w:p>
    <w:sectPr w:rsidR="0075772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E8CF6" w14:textId="77777777" w:rsidR="00046FB9" w:rsidRDefault="00046FB9">
      <w:pPr>
        <w:spacing w:after="0"/>
      </w:pPr>
      <w:r>
        <w:separator/>
      </w:r>
    </w:p>
  </w:endnote>
  <w:endnote w:type="continuationSeparator" w:id="0">
    <w:p w14:paraId="6DE34A0D" w14:textId="77777777" w:rsidR="00046FB9" w:rsidRDefault="00046F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12E1D" w14:textId="77777777" w:rsidR="00046FB9" w:rsidRDefault="00046FB9">
      <w:pPr>
        <w:spacing w:after="0"/>
      </w:pPr>
      <w:r>
        <w:separator/>
      </w:r>
    </w:p>
  </w:footnote>
  <w:footnote w:type="continuationSeparator" w:id="0">
    <w:p w14:paraId="6D437A97" w14:textId="77777777" w:rsidR="00046FB9" w:rsidRDefault="00046F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51EF" w14:textId="77777777" w:rsidR="0075772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A29F0" w14:textId="77777777" w:rsidR="0075772C" w:rsidRDefault="0075772C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F814" w14:textId="77777777" w:rsidR="0075772C" w:rsidRDefault="00000000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8483A" w14:textId="77777777" w:rsidR="0075772C" w:rsidRDefault="0075772C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16A7E"/>
    <w:rsid w:val="00022E4A"/>
    <w:rsid w:val="00046FB9"/>
    <w:rsid w:val="00074D4C"/>
    <w:rsid w:val="00074F33"/>
    <w:rsid w:val="00081917"/>
    <w:rsid w:val="000946F0"/>
    <w:rsid w:val="000A4443"/>
    <w:rsid w:val="000A536E"/>
    <w:rsid w:val="000A6394"/>
    <w:rsid w:val="000B7FED"/>
    <w:rsid w:val="000C038A"/>
    <w:rsid w:val="000C3DB1"/>
    <w:rsid w:val="000C6598"/>
    <w:rsid w:val="000D44B3"/>
    <w:rsid w:val="000D59F2"/>
    <w:rsid w:val="000E3D56"/>
    <w:rsid w:val="000F26DC"/>
    <w:rsid w:val="00102DBC"/>
    <w:rsid w:val="001039FA"/>
    <w:rsid w:val="001208C1"/>
    <w:rsid w:val="00120AC9"/>
    <w:rsid w:val="00137C15"/>
    <w:rsid w:val="00145D43"/>
    <w:rsid w:val="00154AEB"/>
    <w:rsid w:val="001639F0"/>
    <w:rsid w:val="00164F13"/>
    <w:rsid w:val="00165F8A"/>
    <w:rsid w:val="001666FA"/>
    <w:rsid w:val="00174DFE"/>
    <w:rsid w:val="0018078B"/>
    <w:rsid w:val="00187C58"/>
    <w:rsid w:val="00192C46"/>
    <w:rsid w:val="001966F9"/>
    <w:rsid w:val="001A08B3"/>
    <w:rsid w:val="001A7B60"/>
    <w:rsid w:val="001B52F0"/>
    <w:rsid w:val="001B7A65"/>
    <w:rsid w:val="001C02B3"/>
    <w:rsid w:val="001E41F3"/>
    <w:rsid w:val="001F3148"/>
    <w:rsid w:val="001F3789"/>
    <w:rsid w:val="002240A8"/>
    <w:rsid w:val="002573BB"/>
    <w:rsid w:val="0026004D"/>
    <w:rsid w:val="002621F2"/>
    <w:rsid w:val="002640DD"/>
    <w:rsid w:val="00275D12"/>
    <w:rsid w:val="002808CE"/>
    <w:rsid w:val="00284FEB"/>
    <w:rsid w:val="002860C4"/>
    <w:rsid w:val="00296F71"/>
    <w:rsid w:val="002A6F3F"/>
    <w:rsid w:val="002A73DF"/>
    <w:rsid w:val="002B2831"/>
    <w:rsid w:val="002B5741"/>
    <w:rsid w:val="002B6AA1"/>
    <w:rsid w:val="002C3748"/>
    <w:rsid w:val="002E472E"/>
    <w:rsid w:val="002E666C"/>
    <w:rsid w:val="002F2DDB"/>
    <w:rsid w:val="003045E5"/>
    <w:rsid w:val="00305409"/>
    <w:rsid w:val="00310DE3"/>
    <w:rsid w:val="0031612D"/>
    <w:rsid w:val="00334213"/>
    <w:rsid w:val="00335112"/>
    <w:rsid w:val="00335962"/>
    <w:rsid w:val="00343294"/>
    <w:rsid w:val="003437F7"/>
    <w:rsid w:val="003609EF"/>
    <w:rsid w:val="0036231A"/>
    <w:rsid w:val="00366925"/>
    <w:rsid w:val="00374DD4"/>
    <w:rsid w:val="003777C1"/>
    <w:rsid w:val="00383093"/>
    <w:rsid w:val="003934CB"/>
    <w:rsid w:val="003A4C96"/>
    <w:rsid w:val="003C3F1F"/>
    <w:rsid w:val="003D08BD"/>
    <w:rsid w:val="003E1A36"/>
    <w:rsid w:val="00410371"/>
    <w:rsid w:val="004141A9"/>
    <w:rsid w:val="004242F1"/>
    <w:rsid w:val="00424DA6"/>
    <w:rsid w:val="004509AF"/>
    <w:rsid w:val="004521A8"/>
    <w:rsid w:val="004562DF"/>
    <w:rsid w:val="00456CE3"/>
    <w:rsid w:val="004643BC"/>
    <w:rsid w:val="00464EC6"/>
    <w:rsid w:val="004925EE"/>
    <w:rsid w:val="004A0CD4"/>
    <w:rsid w:val="004A5DE8"/>
    <w:rsid w:val="004B75B7"/>
    <w:rsid w:val="004E20D2"/>
    <w:rsid w:val="004F2815"/>
    <w:rsid w:val="0050486F"/>
    <w:rsid w:val="00512FD0"/>
    <w:rsid w:val="005141D9"/>
    <w:rsid w:val="0051580D"/>
    <w:rsid w:val="0053671C"/>
    <w:rsid w:val="00547111"/>
    <w:rsid w:val="005561B0"/>
    <w:rsid w:val="005854C0"/>
    <w:rsid w:val="00592D74"/>
    <w:rsid w:val="00596413"/>
    <w:rsid w:val="005A334A"/>
    <w:rsid w:val="005A6989"/>
    <w:rsid w:val="005D3C6D"/>
    <w:rsid w:val="005D56FB"/>
    <w:rsid w:val="005E2C44"/>
    <w:rsid w:val="00601912"/>
    <w:rsid w:val="00611ACF"/>
    <w:rsid w:val="00621188"/>
    <w:rsid w:val="006257ED"/>
    <w:rsid w:val="006521FB"/>
    <w:rsid w:val="00653DE4"/>
    <w:rsid w:val="00665C47"/>
    <w:rsid w:val="00665F4D"/>
    <w:rsid w:val="006660E9"/>
    <w:rsid w:val="006725D2"/>
    <w:rsid w:val="00694D50"/>
    <w:rsid w:val="00695808"/>
    <w:rsid w:val="0069582A"/>
    <w:rsid w:val="006B46FB"/>
    <w:rsid w:val="006C573A"/>
    <w:rsid w:val="006D2A24"/>
    <w:rsid w:val="006E21FB"/>
    <w:rsid w:val="00710A70"/>
    <w:rsid w:val="007115D5"/>
    <w:rsid w:val="007411D2"/>
    <w:rsid w:val="00743D6C"/>
    <w:rsid w:val="00746296"/>
    <w:rsid w:val="00752131"/>
    <w:rsid w:val="0075772C"/>
    <w:rsid w:val="00776465"/>
    <w:rsid w:val="00792342"/>
    <w:rsid w:val="00796929"/>
    <w:rsid w:val="007977A8"/>
    <w:rsid w:val="007B33E2"/>
    <w:rsid w:val="007B512A"/>
    <w:rsid w:val="007C0733"/>
    <w:rsid w:val="007C2097"/>
    <w:rsid w:val="007D6A07"/>
    <w:rsid w:val="007F3A0E"/>
    <w:rsid w:val="007F7259"/>
    <w:rsid w:val="008040A8"/>
    <w:rsid w:val="00822624"/>
    <w:rsid w:val="00824063"/>
    <w:rsid w:val="008279FA"/>
    <w:rsid w:val="00843A7D"/>
    <w:rsid w:val="00846EA1"/>
    <w:rsid w:val="00860468"/>
    <w:rsid w:val="008626E7"/>
    <w:rsid w:val="00870EE7"/>
    <w:rsid w:val="00874A36"/>
    <w:rsid w:val="008863B9"/>
    <w:rsid w:val="00894FAC"/>
    <w:rsid w:val="008A45A6"/>
    <w:rsid w:val="008D3CCC"/>
    <w:rsid w:val="008F3789"/>
    <w:rsid w:val="008F686C"/>
    <w:rsid w:val="0090585A"/>
    <w:rsid w:val="0090790E"/>
    <w:rsid w:val="009148DE"/>
    <w:rsid w:val="009319C0"/>
    <w:rsid w:val="009417E3"/>
    <w:rsid w:val="00941E30"/>
    <w:rsid w:val="00966603"/>
    <w:rsid w:val="00971829"/>
    <w:rsid w:val="00976994"/>
    <w:rsid w:val="009777D9"/>
    <w:rsid w:val="009834D4"/>
    <w:rsid w:val="00991B88"/>
    <w:rsid w:val="00992665"/>
    <w:rsid w:val="00992819"/>
    <w:rsid w:val="009A1DAA"/>
    <w:rsid w:val="009A4FA7"/>
    <w:rsid w:val="009A5753"/>
    <w:rsid w:val="009A579D"/>
    <w:rsid w:val="009B6F2F"/>
    <w:rsid w:val="009D547D"/>
    <w:rsid w:val="009E3223"/>
    <w:rsid w:val="009E3297"/>
    <w:rsid w:val="009E6A1F"/>
    <w:rsid w:val="009F734F"/>
    <w:rsid w:val="00A246B6"/>
    <w:rsid w:val="00A3241E"/>
    <w:rsid w:val="00A44C98"/>
    <w:rsid w:val="00A4741A"/>
    <w:rsid w:val="00A477E1"/>
    <w:rsid w:val="00A47E70"/>
    <w:rsid w:val="00A50CF0"/>
    <w:rsid w:val="00A628A5"/>
    <w:rsid w:val="00A73A8D"/>
    <w:rsid w:val="00A7671C"/>
    <w:rsid w:val="00A80C69"/>
    <w:rsid w:val="00AA2CBC"/>
    <w:rsid w:val="00AA5491"/>
    <w:rsid w:val="00AB0F4C"/>
    <w:rsid w:val="00AC5820"/>
    <w:rsid w:val="00AD1CD8"/>
    <w:rsid w:val="00AD6035"/>
    <w:rsid w:val="00B008F9"/>
    <w:rsid w:val="00B14ACD"/>
    <w:rsid w:val="00B258BB"/>
    <w:rsid w:val="00B3403D"/>
    <w:rsid w:val="00B43F5C"/>
    <w:rsid w:val="00B56460"/>
    <w:rsid w:val="00B60B57"/>
    <w:rsid w:val="00B6331F"/>
    <w:rsid w:val="00B66DD4"/>
    <w:rsid w:val="00B67B97"/>
    <w:rsid w:val="00B9657F"/>
    <w:rsid w:val="00B968C8"/>
    <w:rsid w:val="00B970C5"/>
    <w:rsid w:val="00B978D1"/>
    <w:rsid w:val="00BA3EC5"/>
    <w:rsid w:val="00BA51D9"/>
    <w:rsid w:val="00BA5AA1"/>
    <w:rsid w:val="00BB5DFC"/>
    <w:rsid w:val="00BD279D"/>
    <w:rsid w:val="00BD2A9D"/>
    <w:rsid w:val="00BD6BB8"/>
    <w:rsid w:val="00BE3C51"/>
    <w:rsid w:val="00C04CB9"/>
    <w:rsid w:val="00C10ED2"/>
    <w:rsid w:val="00C142EA"/>
    <w:rsid w:val="00C22737"/>
    <w:rsid w:val="00C34D7C"/>
    <w:rsid w:val="00C47CCC"/>
    <w:rsid w:val="00C662E1"/>
    <w:rsid w:val="00C66BA2"/>
    <w:rsid w:val="00C85DFE"/>
    <w:rsid w:val="00C870F6"/>
    <w:rsid w:val="00C90542"/>
    <w:rsid w:val="00C9552A"/>
    <w:rsid w:val="00C95985"/>
    <w:rsid w:val="00CA138F"/>
    <w:rsid w:val="00CA2975"/>
    <w:rsid w:val="00CA7441"/>
    <w:rsid w:val="00CB0174"/>
    <w:rsid w:val="00CC437C"/>
    <w:rsid w:val="00CC5026"/>
    <w:rsid w:val="00CC68D0"/>
    <w:rsid w:val="00CE073E"/>
    <w:rsid w:val="00D03247"/>
    <w:rsid w:val="00D03F9A"/>
    <w:rsid w:val="00D06D51"/>
    <w:rsid w:val="00D17077"/>
    <w:rsid w:val="00D2249C"/>
    <w:rsid w:val="00D23BC8"/>
    <w:rsid w:val="00D24991"/>
    <w:rsid w:val="00D25F3E"/>
    <w:rsid w:val="00D31D1D"/>
    <w:rsid w:val="00D333C0"/>
    <w:rsid w:val="00D4773A"/>
    <w:rsid w:val="00D50255"/>
    <w:rsid w:val="00D53C38"/>
    <w:rsid w:val="00D658E3"/>
    <w:rsid w:val="00D66520"/>
    <w:rsid w:val="00D75D0F"/>
    <w:rsid w:val="00D84AE9"/>
    <w:rsid w:val="00DA39AC"/>
    <w:rsid w:val="00DA48BE"/>
    <w:rsid w:val="00DA4CE5"/>
    <w:rsid w:val="00DC2C85"/>
    <w:rsid w:val="00DD69C4"/>
    <w:rsid w:val="00DE1AC2"/>
    <w:rsid w:val="00DE34CF"/>
    <w:rsid w:val="00E13F3D"/>
    <w:rsid w:val="00E24AFF"/>
    <w:rsid w:val="00E3025B"/>
    <w:rsid w:val="00E30772"/>
    <w:rsid w:val="00E34898"/>
    <w:rsid w:val="00E40877"/>
    <w:rsid w:val="00E53736"/>
    <w:rsid w:val="00E678F0"/>
    <w:rsid w:val="00E71505"/>
    <w:rsid w:val="00E8085B"/>
    <w:rsid w:val="00EA0A51"/>
    <w:rsid w:val="00EB09B7"/>
    <w:rsid w:val="00EB10F3"/>
    <w:rsid w:val="00EB4721"/>
    <w:rsid w:val="00EB516B"/>
    <w:rsid w:val="00EC73A1"/>
    <w:rsid w:val="00ED5D53"/>
    <w:rsid w:val="00EE7D7C"/>
    <w:rsid w:val="00EF7D96"/>
    <w:rsid w:val="00F0729D"/>
    <w:rsid w:val="00F07B45"/>
    <w:rsid w:val="00F25D98"/>
    <w:rsid w:val="00F300FB"/>
    <w:rsid w:val="00F41A9C"/>
    <w:rsid w:val="00F53E02"/>
    <w:rsid w:val="00F605F6"/>
    <w:rsid w:val="00F63DA8"/>
    <w:rsid w:val="00F76052"/>
    <w:rsid w:val="00F912A4"/>
    <w:rsid w:val="00F9369B"/>
    <w:rsid w:val="00F95D3A"/>
    <w:rsid w:val="00FA0D13"/>
    <w:rsid w:val="00FA73A1"/>
    <w:rsid w:val="00FB6386"/>
    <w:rsid w:val="00FC07BE"/>
    <w:rsid w:val="00FE0855"/>
    <w:rsid w:val="00FF2AB1"/>
    <w:rsid w:val="00FF6273"/>
    <w:rsid w:val="055800B1"/>
    <w:rsid w:val="0596209E"/>
    <w:rsid w:val="13946135"/>
    <w:rsid w:val="311F0899"/>
    <w:rsid w:val="33051223"/>
    <w:rsid w:val="362D277B"/>
    <w:rsid w:val="37D95311"/>
    <w:rsid w:val="40E01CD0"/>
    <w:rsid w:val="42C83649"/>
    <w:rsid w:val="476D19DC"/>
    <w:rsid w:val="4BB859AC"/>
    <w:rsid w:val="4FC21359"/>
    <w:rsid w:val="52E113CE"/>
    <w:rsid w:val="53E47AF0"/>
    <w:rsid w:val="56C74A68"/>
    <w:rsid w:val="59030078"/>
    <w:rsid w:val="604C539B"/>
    <w:rsid w:val="60CC64DC"/>
    <w:rsid w:val="615B712B"/>
    <w:rsid w:val="64FF4855"/>
    <w:rsid w:val="67C950F3"/>
    <w:rsid w:val="68106D60"/>
    <w:rsid w:val="745E64BA"/>
    <w:rsid w:val="785250C1"/>
    <w:rsid w:val="79E462FF"/>
    <w:rsid w:val="7EA4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49A242"/>
  <w15:docId w15:val="{2EADE285-825C-45FC-A00A-BDAD7616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qFormat/>
    <w:rPr>
      <w:lang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eastAsia="en-US"/>
    </w:rPr>
  </w:style>
  <w:style w:type="character" w:customStyle="1" w:styleId="TitleChar1">
    <w:name w:val="Title Char1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qFormat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Pr>
      <w:i/>
      <w:iCs/>
      <w:color w:val="404040"/>
      <w:lang w:eastAsia="en-US"/>
    </w:rPr>
  </w:style>
  <w:style w:type="character" w:customStyle="1" w:styleId="BodyText2Char">
    <w:name w:val="Body Text 2 Char"/>
    <w:qFormat/>
    <w:rPr>
      <w:lang w:eastAsia="en-US"/>
    </w:rPr>
  </w:style>
  <w:style w:type="character" w:customStyle="1" w:styleId="HeaderChar">
    <w:name w:val="Header Char"/>
    <w:qFormat/>
    <w:rPr>
      <w:lang w:eastAsia="en-US"/>
    </w:rPr>
  </w:style>
  <w:style w:type="character" w:customStyle="1" w:styleId="BodyText3Char">
    <w:name w:val="Body Text 3 Char"/>
    <w:qFormat/>
    <w:rPr>
      <w:sz w:val="16"/>
      <w:szCs w:val="16"/>
      <w:lang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qFormat/>
    <w:rPr>
      <w:lang w:eastAsia="en-US"/>
    </w:rPr>
  </w:style>
  <w:style w:type="character" w:customStyle="1" w:styleId="BodyTextFirstIndentChar">
    <w:name w:val="Body Text First Indent Char"/>
    <w:basedOn w:val="aa"/>
    <w:qFormat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qFormat/>
    <w:rPr>
      <w:i/>
      <w:iCs/>
      <w:color w:val="4472C4"/>
      <w:lang w:eastAsia="en-US"/>
    </w:rPr>
  </w:style>
  <w:style w:type="character" w:customStyle="1" w:styleId="MessageHeaderChar1">
    <w:name w:val="Message Header Char1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qFormat/>
    <w:rPr>
      <w:lang w:eastAsia="en-US"/>
    </w:rPr>
  </w:style>
  <w:style w:type="character" w:customStyle="1" w:styleId="SignatureChar1">
    <w:name w:val="Signature Char1"/>
    <w:qFormat/>
    <w:rPr>
      <w:lang w:eastAsia="en-US"/>
    </w:rPr>
  </w:style>
  <w:style w:type="character" w:customStyle="1" w:styleId="SubtitleChar1">
    <w:name w:val="Subtitle Char1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qFormat/>
    <w:rPr>
      <w:i/>
      <w:iCs/>
      <w:lang w:eastAsia="en-US"/>
    </w:rPr>
  </w:style>
  <w:style w:type="character" w:customStyle="1" w:styleId="BodyTextIndentChar">
    <w:name w:val="Body Text Indent Char"/>
    <w:qFormat/>
    <w:rPr>
      <w:lang w:eastAsia="en-US"/>
    </w:rPr>
  </w:style>
  <w:style w:type="character" w:customStyle="1" w:styleId="BodyTextIndent2Char">
    <w:name w:val="Body Text Indent 2 Char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Pr>
      <w:lang w:eastAsia="en-US"/>
    </w:rPr>
  </w:style>
  <w:style w:type="character" w:customStyle="1" w:styleId="BodyTextIndent3Char">
    <w:name w:val="Body Text Indent 3 Char"/>
    <w:qFormat/>
    <w:rPr>
      <w:sz w:val="16"/>
      <w:szCs w:val="16"/>
      <w:lang w:eastAsia="en-US"/>
    </w:rPr>
  </w:style>
  <w:style w:type="character" w:customStyle="1" w:styleId="ClosingChar">
    <w:name w:val="Closing Char"/>
    <w:qFormat/>
    <w:rPr>
      <w:lang w:eastAsia="en-US"/>
    </w:rPr>
  </w:style>
  <w:style w:type="character" w:customStyle="1" w:styleId="CommentSubjectChar">
    <w:name w:val="Comment Subject Char"/>
    <w:qFormat/>
    <w:rPr>
      <w:b/>
      <w:bCs/>
      <w:lang w:eastAsia="en-US"/>
    </w:rPr>
  </w:style>
  <w:style w:type="character" w:customStyle="1" w:styleId="DateChar">
    <w:name w:val="Date Char"/>
    <w:qFormat/>
    <w:rPr>
      <w:lang w:eastAsia="en-US"/>
    </w:rPr>
  </w:style>
  <w:style w:type="character" w:customStyle="1" w:styleId="DocumentMapChar">
    <w:name w:val="Document Map Char"/>
    <w:qFormat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qFormat/>
    <w:rPr>
      <w:lang w:eastAsia="en-US"/>
    </w:rPr>
  </w:style>
  <w:style w:type="character" w:customStyle="1" w:styleId="EndnoteTextChar1">
    <w:name w:val="Endnote Text Char1"/>
    <w:qFormat/>
    <w:rPr>
      <w:lang w:eastAsia="en-US"/>
    </w:rPr>
  </w:style>
  <w:style w:type="character" w:customStyle="1" w:styleId="FootnoteTextChar1">
    <w:name w:val="Footnote Text Char1"/>
    <w:qFormat/>
    <w:rPr>
      <w:lang w:eastAsia="en-US"/>
    </w:rPr>
  </w:style>
  <w:style w:type="character" w:customStyle="1" w:styleId="af">
    <w:name w:val="页眉 字符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ae">
    <w:name w:val="页脚 字符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1894C-A1F4-4CD5-9B9A-3F3BEDCC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1518</Words>
  <Characters>8657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wuweizhi</cp:lastModifiedBy>
  <cp:revision>28</cp:revision>
  <cp:lastPrinted>2022-09-20T03:45:00Z</cp:lastPrinted>
  <dcterms:created xsi:type="dcterms:W3CDTF">2022-07-25T08:37:00Z</dcterms:created>
  <dcterms:modified xsi:type="dcterms:W3CDTF">2022-09-27T07:02:00Z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2022-07-25T09:54:18Z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45b09c9e-92de-491d-988f-dea9b080ffe2</vt:lpwstr>
  </property>
  <property fmtid="{D5CDD505-2E9C-101B-9397-08002B2CF9AE}" pid="27" name="MSIP_Label_e6c818a6-e1a0-4a6e-a969-20d857c5dc62_ContentBits">
    <vt:lpwstr>2</vt:lpwstr>
  </property>
  <property fmtid="{D5CDD505-2E9C-101B-9397-08002B2CF9AE}" pid="28" name="KSOProductBuildVer">
    <vt:lpwstr>2052-11.1.0.12358</vt:lpwstr>
  </property>
  <property fmtid="{D5CDD505-2E9C-101B-9397-08002B2CF9AE}" pid="29" name="ICV">
    <vt:lpwstr>E27186F008524C519BA4320B4A789479</vt:lpwstr>
  </property>
</Properties>
</file>